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3E653" w:rsidR="001E41F3" w:rsidRDefault="001E41F3">
      <w:pPr>
        <w:pStyle w:val="CRCoverPage"/>
        <w:tabs>
          <w:tab w:val="right" w:pos="9639"/>
        </w:tabs>
        <w:spacing w:after="0"/>
        <w:rPr>
          <w:b/>
          <w:i/>
          <w:noProof/>
          <w:sz w:val="28"/>
          <w:lang w:eastAsia="zh-CN"/>
        </w:rPr>
      </w:pPr>
      <w:r>
        <w:rPr>
          <w:b/>
          <w:noProof/>
          <w:sz w:val="24"/>
        </w:rPr>
        <w:t>3GPP TSG-</w:t>
      </w:r>
      <w:r w:rsidR="00AB336C">
        <w:rPr>
          <w:b/>
          <w:noProof/>
          <w:sz w:val="24"/>
        </w:rPr>
        <w:fldChar w:fldCharType="begin"/>
      </w:r>
      <w:r w:rsidR="00AB336C">
        <w:rPr>
          <w:b/>
          <w:noProof/>
          <w:sz w:val="24"/>
        </w:rPr>
        <w:instrText xml:space="preserve"> DOCPROPERTY  TSG/WGRef  \* MERGEFORMAT </w:instrText>
      </w:r>
      <w:r w:rsidR="00AB336C">
        <w:rPr>
          <w:b/>
          <w:noProof/>
          <w:sz w:val="24"/>
        </w:rPr>
        <w:fldChar w:fldCharType="separate"/>
      </w:r>
      <w:r w:rsidR="00C52492">
        <w:rPr>
          <w:b/>
          <w:noProof/>
          <w:sz w:val="24"/>
        </w:rPr>
        <w:t>RAN</w:t>
      </w:r>
      <w:r w:rsidR="00AB336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CE2E1B" w:rsidRPr="00CE2E1B">
        <w:rPr>
          <w:b/>
          <w:i/>
          <w:noProof/>
          <w:sz w:val="28"/>
          <w:lang w:eastAsia="zh-CN"/>
        </w:rPr>
        <w:t>R2-2401668</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7A3AD" w:rsidR="001E41F3" w:rsidRPr="00D56A16" w:rsidRDefault="001A44D1" w:rsidP="00547111">
            <w:pPr>
              <w:pStyle w:val="CRCoverPage"/>
              <w:spacing w:after="0"/>
              <w:rPr>
                <w:noProof/>
                <w:lang w:val="en-US" w:eastAsia="zh-CN"/>
              </w:rPr>
            </w:pPr>
            <w:r>
              <w:rPr>
                <w:b/>
                <w:noProof/>
                <w:sz w:val="28"/>
              </w:rPr>
              <w:t>1772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941C6" w:rsidR="001E41F3" w:rsidRPr="00410371" w:rsidRDefault="0019063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9F9ED" w:rsidR="001E41F3" w:rsidRPr="00410371" w:rsidRDefault="00267EF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E2E1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A7DAA" w:rsidR="001E41F3" w:rsidRDefault="004B2E09">
            <w:pPr>
              <w:pStyle w:val="CRCoverPage"/>
              <w:spacing w:after="0"/>
              <w:ind w:left="100"/>
              <w:rPr>
                <w:noProof/>
              </w:rPr>
            </w:pPr>
            <w:r w:rsidRPr="004B2E09">
              <w:t>Miscellaneous corrections to eMBS in MAC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EBE6D" w:rsidR="001E41F3" w:rsidRPr="00D229C7" w:rsidRDefault="00DE6DAF">
            <w:pPr>
              <w:pStyle w:val="CRCoverPage"/>
              <w:spacing w:after="0"/>
              <w:ind w:left="100"/>
              <w:rPr>
                <w:noProof/>
                <w:lang w:val="en-US" w:eastAsia="zh-CN"/>
              </w:rPr>
            </w:pPr>
            <w:r>
              <w:rPr>
                <w:noProof/>
                <w:lang w:val="en-US" w:eastAsia="zh-CN"/>
              </w:rPr>
              <w:t xml:space="preserve">Apple, Samsung, </w:t>
            </w:r>
            <w:r w:rsidR="0027024D">
              <w:t>Qualcomm Incorporated</w:t>
            </w:r>
            <w:r w:rsidR="00CC3283">
              <w:t>, CATT</w:t>
            </w:r>
            <w:r w:rsidR="00D229C7">
              <w:rPr>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5A732" w:rsidR="001E41F3" w:rsidRDefault="00E35ECF">
            <w:pPr>
              <w:pStyle w:val="CRCoverPage"/>
              <w:spacing w:after="0"/>
              <w:ind w:left="100"/>
              <w:rPr>
                <w:noProof/>
              </w:rPr>
            </w:pPr>
            <w: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94111" w:rsidR="001E41F3" w:rsidRDefault="003010ED">
            <w:pPr>
              <w:pStyle w:val="CRCoverPage"/>
              <w:spacing w:after="0"/>
              <w:ind w:left="100"/>
              <w:rPr>
                <w:noProof/>
                <w:lang w:eastAsia="zh-CN"/>
              </w:rPr>
            </w:pPr>
            <w:r>
              <w:rPr>
                <w:noProof/>
              </w:rPr>
              <w:t>2024-02-</w:t>
            </w:r>
            <w:r w:rsidR="00AB3365">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37F04" w:rsidR="001E41F3" w:rsidRDefault="00D96B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A813A" w:rsidR="001E41F3" w:rsidRDefault="00A5317D">
            <w:pPr>
              <w:pStyle w:val="CRCoverPage"/>
              <w:spacing w:after="0"/>
              <w:ind w:left="100"/>
              <w:rPr>
                <w:noProof/>
              </w:rPr>
            </w:pPr>
            <w:r>
              <w:rPr>
                <w:noProof/>
              </w:rPr>
              <w:t xml:space="preserve">The CR is </w:t>
            </w:r>
            <w:r>
              <w:rPr>
                <w:noProof/>
                <w:lang w:val="en-US"/>
              </w:rPr>
              <w:t>t</w:t>
            </w:r>
            <w:r w:rsidRPr="00A5317D">
              <w:rPr>
                <w:rFonts w:eastAsia="Times New Roman"/>
                <w:noProof/>
                <w:lang w:val="en-US"/>
              </w:rPr>
              <w:t>o address the miscellaneous corrections to eMBS in MAC</w:t>
            </w:r>
            <w:r w:rsidR="00321755">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DE28" w14:textId="06C11E4B" w:rsidR="007808A7" w:rsidRDefault="007808A7" w:rsidP="007808A7">
            <w:pPr>
              <w:pStyle w:val="CRCoverPage"/>
              <w:numPr>
                <w:ilvl w:val="0"/>
                <w:numId w:val="1"/>
              </w:numPr>
              <w:spacing w:after="0" w:line="278" w:lineRule="auto"/>
              <w:rPr>
                <w:lang w:val="en-US" w:eastAsia="zh-CN"/>
              </w:rPr>
            </w:pPr>
            <w:r>
              <w:rPr>
                <w:lang w:val="en-US" w:eastAsia="zh-CN"/>
              </w:rPr>
              <w:t xml:space="preserve">In section </w:t>
            </w:r>
            <w:r>
              <w:rPr>
                <w:rFonts w:hint="eastAsia"/>
                <w:lang w:val="en-US" w:eastAsia="zh-CN"/>
              </w:rPr>
              <w:t>5.3.2.2</w:t>
            </w:r>
            <w:r>
              <w:rPr>
                <w:lang w:val="en-US" w:eastAsia="zh-CN"/>
              </w:rPr>
              <w:t xml:space="preserve">, </w:t>
            </w:r>
            <w:r>
              <w:rPr>
                <w:rFonts w:hint="eastAsia"/>
                <w:lang w:val="en-US" w:eastAsia="zh-CN"/>
              </w:rPr>
              <w:t xml:space="preserve">clarify </w:t>
            </w:r>
            <w:r w:rsidR="001A6B88">
              <w:rPr>
                <w:rFonts w:eastAsiaTheme="minorEastAsia"/>
                <w:lang w:eastAsia="ko-KR"/>
              </w:rPr>
              <w:t>the</w:t>
            </w:r>
            <w:r w:rsidR="001A6B88" w:rsidRPr="008D1B2A">
              <w:rPr>
                <w:rFonts w:eastAsiaTheme="minorEastAsia"/>
                <w:lang w:eastAsia="ko-KR"/>
              </w:rPr>
              <w:t xml:space="preserve"> transmission indicated with a Multicast MCCH-RNTI </w:t>
            </w:r>
            <w:r w:rsidR="00FE5430">
              <w:rPr>
                <w:rFonts w:eastAsiaTheme="minorEastAsia"/>
                <w:lang w:eastAsia="ko-KR"/>
              </w:rPr>
              <w:t xml:space="preserve">is </w:t>
            </w:r>
            <w:r w:rsidR="001A6B88" w:rsidRPr="008D1B2A">
              <w:rPr>
                <w:rFonts w:eastAsiaTheme="minorEastAsia"/>
                <w:lang w:eastAsia="ko-KR"/>
              </w:rPr>
              <w:t>for MBS multicast</w:t>
            </w:r>
            <w:r w:rsidR="001A6B88" w:rsidRPr="00E567A7">
              <w:rPr>
                <w:rFonts w:eastAsiaTheme="minorEastAsia" w:hint="eastAsia"/>
                <w:shd w:val="pct15" w:color="auto" w:fill="FFFFFF"/>
                <w:lang w:val="en-US" w:eastAsia="zh-CN"/>
              </w:rPr>
              <w:t xml:space="preserve"> in RRC_INACTIVE</w:t>
            </w:r>
            <w:r>
              <w:rPr>
                <w:rFonts w:hint="eastAsia"/>
                <w:lang w:val="en-US" w:eastAsia="zh-CN"/>
              </w:rPr>
              <w:t>.</w:t>
            </w:r>
          </w:p>
          <w:p w14:paraId="68A5B9BA" w14:textId="77777777" w:rsidR="007808A7" w:rsidRPr="007808A7" w:rsidRDefault="007808A7" w:rsidP="007808A7">
            <w:pPr>
              <w:pStyle w:val="CRCoverPage"/>
              <w:spacing w:after="0"/>
              <w:ind w:left="460"/>
              <w:rPr>
                <w:rFonts w:eastAsia="Times New Roman"/>
                <w:noProof/>
                <w:lang w:val="en-US"/>
              </w:rPr>
            </w:pPr>
          </w:p>
          <w:p w14:paraId="08C3884E" w14:textId="08A86891" w:rsidR="00672B29" w:rsidRPr="00672B29" w:rsidRDefault="009F0366" w:rsidP="00672B29">
            <w:pPr>
              <w:pStyle w:val="CRCoverPage"/>
              <w:numPr>
                <w:ilvl w:val="0"/>
                <w:numId w:val="1"/>
              </w:numPr>
              <w:spacing w:after="0"/>
              <w:rPr>
                <w:rFonts w:eastAsia="Times New Roman"/>
                <w:noProof/>
                <w:lang w:val="en-US"/>
              </w:rPr>
            </w:pPr>
            <w:r>
              <w:rPr>
                <w:lang w:val="en-US" w:eastAsia="zh-CN"/>
              </w:rPr>
              <w:t>In section 5.</w:t>
            </w:r>
            <w:r w:rsidR="004E3A41">
              <w:rPr>
                <w:lang w:val="en-US" w:eastAsia="zh-CN"/>
              </w:rPr>
              <w:t>7b</w:t>
            </w:r>
            <w:r w:rsidR="00493D0B">
              <w:rPr>
                <w:lang w:val="en-US" w:eastAsia="zh-CN"/>
              </w:rPr>
              <w:t>,</w:t>
            </w:r>
            <w:r>
              <w:rPr>
                <w:lang w:val="en-US" w:eastAsia="zh-CN"/>
              </w:rPr>
              <w:t xml:space="preserve"> </w:t>
            </w:r>
            <w:r w:rsidR="00571076">
              <w:rPr>
                <w:lang w:val="en-US" w:eastAsia="zh-CN"/>
              </w:rPr>
              <w:t>c</w:t>
            </w:r>
            <w:r w:rsidR="00672B29">
              <w:rPr>
                <w:rFonts w:hint="eastAsia"/>
                <w:lang w:val="en-US" w:eastAsia="zh-CN"/>
              </w:rPr>
              <w:t xml:space="preserve">hange </w:t>
            </w:r>
            <w:r w:rsidR="00672B29">
              <w:rPr>
                <w:lang w:val="en-US" w:eastAsia="zh-CN"/>
              </w:rPr>
              <w:t>“</w:t>
            </w:r>
            <w:r w:rsidR="00672B29">
              <w:rPr>
                <w:lang w:eastAsia="ko-KR"/>
              </w:rPr>
              <w:t xml:space="preserve">else if </w:t>
            </w:r>
            <w:r w:rsidR="00672B29">
              <w:rPr>
                <w:i/>
                <w:lang w:eastAsia="ko-KR"/>
              </w:rPr>
              <w:t>drx-HARQ-RTT-TimerDL-PTM</w:t>
            </w:r>
            <w:r w:rsidR="00672B29">
              <w:t xml:space="preserve"> </w:t>
            </w:r>
            <w:r w:rsidR="00672B29">
              <w:rPr>
                <w:lang w:eastAsia="ko-KR"/>
              </w:rPr>
              <w:t>is configured in RRC_INACTIVE</w:t>
            </w:r>
            <w:r w:rsidR="00672B29">
              <w:rPr>
                <w:lang w:val="en-US" w:eastAsia="zh-CN"/>
              </w:rPr>
              <w:t>”</w:t>
            </w:r>
            <w:r w:rsidR="00672B29">
              <w:rPr>
                <w:rFonts w:hint="eastAsia"/>
                <w:lang w:val="en-US" w:eastAsia="zh-CN"/>
              </w:rPr>
              <w:t xml:space="preserve"> to </w:t>
            </w:r>
            <w:r w:rsidR="00672B29">
              <w:rPr>
                <w:lang w:val="en-US" w:eastAsia="zh-CN"/>
              </w:rPr>
              <w:t>“</w:t>
            </w:r>
            <w:r w:rsidR="00672B29">
              <w:rPr>
                <w:lang w:eastAsia="ko-KR"/>
              </w:rPr>
              <w:t xml:space="preserve">else if </w:t>
            </w:r>
            <w:r w:rsidR="00672B29">
              <w:rPr>
                <w:i/>
                <w:lang w:eastAsia="ko-KR"/>
              </w:rPr>
              <w:t>drx-HARQ-RTT-TimerDL-PTM</w:t>
            </w:r>
            <w:r w:rsidR="00672B29">
              <w:t xml:space="preserve"> </w:t>
            </w:r>
            <w:r w:rsidR="00672B29">
              <w:rPr>
                <w:lang w:eastAsia="ko-KR"/>
              </w:rPr>
              <w:t>is configured</w:t>
            </w:r>
            <w:r w:rsidR="00672B29">
              <w:rPr>
                <w:rFonts w:hint="eastAsia"/>
                <w:lang w:val="en-US" w:eastAsia="zh-CN"/>
              </w:rPr>
              <w:t xml:space="preserve"> </w:t>
            </w:r>
            <w:r w:rsidR="00672B29" w:rsidRPr="00712038">
              <w:rPr>
                <w:rFonts w:hint="eastAsia"/>
                <w:shd w:val="pct15" w:color="auto" w:fill="FFFFFF"/>
                <w:lang w:val="en-US" w:eastAsia="zh-CN"/>
              </w:rPr>
              <w:t xml:space="preserve">for multicast </w:t>
            </w:r>
            <w:r w:rsidR="00672B29" w:rsidRPr="00712038">
              <w:rPr>
                <w:rFonts w:hint="eastAsia"/>
                <w:lang w:val="en-US" w:eastAsia="zh-CN"/>
              </w:rPr>
              <w:t>in RRC_INACTIVE</w:t>
            </w:r>
            <w:r w:rsidR="00672B29" w:rsidRPr="00712038">
              <w:rPr>
                <w:lang w:val="en-US" w:eastAsia="zh-CN"/>
              </w:rPr>
              <w:t>”</w:t>
            </w:r>
            <w:r w:rsidR="000E118A" w:rsidRPr="00712038">
              <w:rPr>
                <w:lang w:val="en-US" w:eastAsia="zh-CN"/>
              </w:rPr>
              <w:t>,</w:t>
            </w:r>
            <w:r w:rsidR="000E118A">
              <w:rPr>
                <w:lang w:val="en-US" w:eastAsia="zh-CN"/>
              </w:rPr>
              <w:t xml:space="preserve"> to clarify the multicast reception in this place</w:t>
            </w:r>
            <w:r w:rsidR="00E23296">
              <w:rPr>
                <w:lang w:val="en-US" w:eastAsia="zh-CN"/>
              </w:rPr>
              <w:t xml:space="preserve"> is</w:t>
            </w:r>
            <w:r w:rsidR="000E118A">
              <w:rPr>
                <w:lang w:val="en-US" w:eastAsia="zh-CN"/>
              </w:rPr>
              <w:t xml:space="preserve"> only </w:t>
            </w:r>
            <w:r w:rsidR="002844C2">
              <w:rPr>
                <w:lang w:val="en-US" w:eastAsia="zh-CN"/>
              </w:rPr>
              <w:t>applicable for</w:t>
            </w:r>
            <w:r w:rsidR="000E118A">
              <w:rPr>
                <w:lang w:val="en-US" w:eastAsia="zh-CN"/>
              </w:rPr>
              <w:t xml:space="preserve"> RRC_INACTIVE</w:t>
            </w:r>
            <w:r w:rsidR="002844C2">
              <w:rPr>
                <w:lang w:val="en-US" w:eastAsia="zh-CN"/>
              </w:rPr>
              <w:t xml:space="preserve"> UE</w:t>
            </w:r>
            <w:r w:rsidR="00672B29">
              <w:rPr>
                <w:rFonts w:hint="eastAsia"/>
                <w:lang w:val="en-US" w:eastAsia="zh-CN"/>
              </w:rPr>
              <w:t>.</w:t>
            </w:r>
          </w:p>
          <w:p w14:paraId="1906C300" w14:textId="77777777" w:rsidR="00D8777D" w:rsidRDefault="00D8777D" w:rsidP="00D8777D">
            <w:pPr>
              <w:pStyle w:val="CRCoverPage"/>
              <w:spacing w:after="0" w:line="278" w:lineRule="auto"/>
              <w:ind w:left="460"/>
              <w:rPr>
                <w:lang w:val="en-US" w:eastAsia="zh-CN"/>
              </w:rPr>
            </w:pPr>
          </w:p>
          <w:p w14:paraId="52DB6A12" w14:textId="3595071D" w:rsidR="00D8777D" w:rsidRDefault="00CA561F" w:rsidP="00D8777D">
            <w:pPr>
              <w:pStyle w:val="CRCoverPage"/>
              <w:numPr>
                <w:ilvl w:val="0"/>
                <w:numId w:val="1"/>
              </w:numPr>
              <w:spacing w:after="0" w:line="278" w:lineRule="auto"/>
              <w:rPr>
                <w:lang w:val="en-US" w:eastAsia="zh-CN"/>
              </w:rPr>
            </w:pPr>
            <w:r>
              <w:rPr>
                <w:lang w:val="en-US" w:eastAsia="zh-CN"/>
              </w:rPr>
              <w:t>In section 5.7b, a</w:t>
            </w:r>
            <w:r w:rsidR="00D8777D">
              <w:rPr>
                <w:rFonts w:hint="eastAsia"/>
                <w:lang w:val="en-US" w:eastAsia="zh-CN"/>
              </w:rPr>
              <w:t xml:space="preserve">dd the condition of </w:t>
            </w:r>
            <w:r w:rsidR="00D8777D">
              <w:rPr>
                <w:lang w:val="en-US" w:eastAsia="zh-CN"/>
              </w:rPr>
              <w:t xml:space="preserve">performing </w:t>
            </w:r>
            <w:r w:rsidR="00D8777D">
              <w:rPr>
                <w:rFonts w:hint="eastAsia"/>
                <w:lang w:val="en-US" w:eastAsia="zh-CN"/>
              </w:rPr>
              <w:t>multicast DRX operation for multicast reception in RRC_INACTIVE.</w:t>
            </w:r>
          </w:p>
          <w:p w14:paraId="7D590CD8" w14:textId="77777777" w:rsidR="00A825AF" w:rsidRDefault="00A825AF" w:rsidP="00D8777D">
            <w:pPr>
              <w:pStyle w:val="CRCoverPage"/>
              <w:spacing w:after="0" w:line="278" w:lineRule="auto"/>
              <w:rPr>
                <w:lang w:val="en-US" w:eastAsia="zh-CN"/>
              </w:rPr>
            </w:pPr>
          </w:p>
          <w:p w14:paraId="29AC8519" w14:textId="147978E7" w:rsidR="00685B10" w:rsidRPr="00AF2DE3" w:rsidRDefault="00685B10" w:rsidP="00D8777D">
            <w:pPr>
              <w:pStyle w:val="CRCoverPage"/>
              <w:numPr>
                <w:ilvl w:val="0"/>
                <w:numId w:val="1"/>
              </w:numPr>
              <w:spacing w:after="0"/>
              <w:rPr>
                <w:noProof/>
                <w:lang w:val="en-US"/>
              </w:rPr>
            </w:pPr>
            <w:r w:rsidRPr="00685B10">
              <w:rPr>
                <w:rFonts w:eastAsia="Times New Roman"/>
                <w:noProof/>
                <w:lang w:val="en-US"/>
              </w:rPr>
              <w:t>Correct the implementation error in section 5.8.1 and 5.8.1a</w:t>
            </w:r>
            <w:r w:rsidR="00AF2DE3">
              <w:rPr>
                <w:rFonts w:eastAsia="Times New Roman"/>
                <w:noProof/>
                <w:lang w:val="en-US"/>
              </w:rPr>
              <w:t xml:space="preserve">. </w:t>
            </w:r>
          </w:p>
          <w:p w14:paraId="1DA21029" w14:textId="77777777" w:rsidR="00AF2DE3" w:rsidRDefault="00AF2DE3" w:rsidP="00AF2DE3">
            <w:pPr>
              <w:pStyle w:val="CRCoverPage"/>
              <w:spacing w:after="0"/>
              <w:ind w:left="460"/>
              <w:rPr>
                <w:rFonts w:eastAsia="Times New Roman"/>
                <w:noProof/>
                <w:lang w:val="en-US"/>
              </w:rPr>
            </w:pPr>
          </w:p>
          <w:p w14:paraId="0768F8E1" w14:textId="50CABD00" w:rsidR="00CD271F" w:rsidRDefault="00CD271F" w:rsidP="00AF2DE3">
            <w:pPr>
              <w:pStyle w:val="CRCoverPage"/>
              <w:spacing w:after="0"/>
              <w:ind w:left="460"/>
              <w:rPr>
                <w:rFonts w:eastAsia="Times New Roman"/>
                <w:noProof/>
                <w:lang w:val="en-US" w:eastAsia="zh-CN"/>
              </w:rPr>
            </w:pPr>
            <w:r w:rsidRPr="00CD271F">
              <w:rPr>
                <w:rFonts w:eastAsia="Times New Roman"/>
                <w:noProof/>
                <w:lang w:val="en-US"/>
              </w:rPr>
              <w:t xml:space="preserve">The highlighted part in section </w:t>
            </w:r>
            <w:r>
              <w:rPr>
                <w:rFonts w:eastAsia="Times New Roman"/>
                <w:noProof/>
                <w:lang w:val="en-US"/>
              </w:rPr>
              <w:t>5.8.1a of agreed MAC CR (</w:t>
            </w:r>
            <w:r w:rsidRPr="00D77C56">
              <w:rPr>
                <w:rFonts w:eastAsia="Times New Roman"/>
                <w:noProof/>
                <w:lang w:val="en-US"/>
              </w:rPr>
              <w:t xml:space="preserve">R2-2314035) </w:t>
            </w:r>
            <w:r>
              <w:rPr>
                <w:rFonts w:eastAsia="Times New Roman"/>
                <w:noProof/>
                <w:lang w:val="en-US"/>
              </w:rPr>
              <w:t xml:space="preserve"> </w:t>
            </w:r>
            <w:r w:rsidRPr="00CD271F">
              <w:rPr>
                <w:rFonts w:eastAsia="Times New Roman"/>
                <w:noProof/>
                <w:lang w:val="en-US"/>
              </w:rPr>
              <w:t xml:space="preserve"> was misplaced in </w:t>
            </w:r>
            <w:r>
              <w:rPr>
                <w:rFonts w:eastAsia="Times New Roman"/>
                <w:noProof/>
                <w:lang w:val="en-US"/>
              </w:rPr>
              <w:t>section 5.8.1</w:t>
            </w:r>
            <w:r w:rsidR="00556871">
              <w:rPr>
                <w:rFonts w:eastAsia="Times New Roman"/>
                <w:noProof/>
                <w:lang w:val="en-US"/>
              </w:rPr>
              <w:t xml:space="preserve"> and needs to be correct</w:t>
            </w:r>
            <w:r w:rsidR="00556871">
              <w:rPr>
                <w:rFonts w:eastAsia="Times New Roman"/>
                <w:noProof/>
                <w:lang w:val="en-US" w:eastAsia="zh-CN"/>
              </w:rPr>
              <w:t xml:space="preserve">ed. </w:t>
            </w:r>
          </w:p>
          <w:p w14:paraId="258386AC" w14:textId="77777777" w:rsidR="0079083C" w:rsidRDefault="0079083C" w:rsidP="0079083C">
            <w:pPr>
              <w:pStyle w:val="CRCoverPage"/>
              <w:spacing w:after="0"/>
              <w:ind w:left="460"/>
              <w:rPr>
                <w:noProof/>
                <w:lang w:val="en-US"/>
              </w:rPr>
            </w:pPr>
          </w:p>
          <w:p w14:paraId="52DC8143" w14:textId="77777777" w:rsidR="00AF2DE3" w:rsidRPr="00AF2DE3" w:rsidRDefault="00AF2DE3" w:rsidP="00AF2DE3">
            <w:pPr>
              <w:pStyle w:val="CRCoverPage"/>
              <w:spacing w:after="0"/>
              <w:ind w:left="460"/>
              <w:rPr>
                <w:i/>
                <w:iCs/>
                <w:noProof/>
              </w:rPr>
            </w:pPr>
            <w:r w:rsidRPr="00AF2DE3">
              <w:rPr>
                <w:i/>
                <w:iCs/>
                <w:noProof/>
              </w:rPr>
              <w:t>MBS Semi-Persistent Scheduling (SPS</w:t>
            </w:r>
            <w:r w:rsidRPr="00AF2DE3">
              <w:rPr>
                <w:i/>
                <w:iCs/>
                <w:noProof/>
                <w:shd w:val="pct15" w:color="auto" w:fill="FFFFFF"/>
              </w:rPr>
              <w:t>) is only applicable for UEs in RRC_CONNECTED and</w:t>
            </w:r>
            <w:r w:rsidRPr="00AF2DE3">
              <w:rPr>
                <w:i/>
                <w:iCs/>
                <w:noProof/>
              </w:rPr>
              <w:t xml:space="preserve"> is</w:t>
            </w:r>
            <w:r w:rsidRPr="00AF2DE3" w:rsidDel="00521C94">
              <w:rPr>
                <w:i/>
                <w:iCs/>
                <w:noProof/>
              </w:rPr>
              <w:t xml:space="preserve"> </w:t>
            </w:r>
            <w:r w:rsidRPr="00AF2DE3">
              <w:rPr>
                <w:i/>
                <w:iCs/>
                <w:noProof/>
              </w:rPr>
              <w:t>configured by RRC on one Serving Cell per BWP. Multiple assignments can be active simultaneously in the same BWP.</w:t>
            </w:r>
          </w:p>
          <w:p w14:paraId="6207DF04" w14:textId="77777777" w:rsidR="00AF2DE3" w:rsidRPr="0079083C" w:rsidRDefault="00AF2DE3" w:rsidP="0079083C">
            <w:pPr>
              <w:pStyle w:val="CRCoverPage"/>
              <w:spacing w:after="0"/>
              <w:ind w:left="460"/>
              <w:rPr>
                <w:noProof/>
                <w:lang w:val="en-US"/>
              </w:rPr>
            </w:pPr>
          </w:p>
          <w:p w14:paraId="44691E54" w14:textId="77777777" w:rsidR="0079083C" w:rsidRDefault="0079083C" w:rsidP="0079083C">
            <w:pPr>
              <w:pStyle w:val="CRCoverPage"/>
              <w:spacing w:after="0"/>
              <w:rPr>
                <w:rFonts w:eastAsia="Times New Roman"/>
                <w:noProof/>
                <w:lang w:val="en-US"/>
              </w:rPr>
            </w:pPr>
          </w:p>
          <w:p w14:paraId="61993FDF" w14:textId="6CA50F13" w:rsidR="0079083C" w:rsidRPr="00C21E79" w:rsidRDefault="0040741E" w:rsidP="00315496">
            <w:pPr>
              <w:pStyle w:val="CRCoverPage"/>
              <w:numPr>
                <w:ilvl w:val="0"/>
                <w:numId w:val="1"/>
              </w:numPr>
              <w:spacing w:after="0"/>
              <w:rPr>
                <w:noProof/>
              </w:rPr>
            </w:pPr>
            <w:r>
              <w:rPr>
                <w:rFonts w:eastAsia="Times New Roman"/>
                <w:noProof/>
                <w:lang w:val="en-US"/>
              </w:rPr>
              <w:t>M</w:t>
            </w:r>
            <w:r w:rsidRPr="00685B10">
              <w:rPr>
                <w:rFonts w:eastAsia="Times New Roman"/>
                <w:noProof/>
                <w:lang w:val="en-US"/>
              </w:rPr>
              <w:t>ulticast MCCH-RNTI is missing in Table 7.1-2</w:t>
            </w:r>
            <w:r>
              <w:rPr>
                <w:rFonts w:eastAsia="Times New Roman"/>
                <w:noProof/>
                <w:lang w:val="en-US"/>
              </w:rPr>
              <w:t xml:space="preserve"> </w:t>
            </w:r>
            <w:r w:rsidRPr="00E2262F">
              <w:rPr>
                <w:rFonts w:eastAsia="Times New Roman"/>
                <w:noProof/>
                <w:lang w:val="en-US"/>
              </w:rPr>
              <w:t>and needs to be added.</w:t>
            </w:r>
          </w:p>
          <w:p w14:paraId="31C656EC" w14:textId="7BEBA8A4" w:rsidR="00685B10" w:rsidRDefault="00685B10" w:rsidP="00685B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DE956" w:rsidR="001E41F3" w:rsidRPr="00890AA3" w:rsidRDefault="00890AA3">
            <w:pPr>
              <w:pStyle w:val="CRCoverPage"/>
              <w:spacing w:after="0"/>
              <w:ind w:left="100"/>
              <w:rPr>
                <w:noProof/>
                <w:lang w:val="en-US" w:eastAsia="zh-CN"/>
              </w:rPr>
            </w:pPr>
            <w:r>
              <w:rPr>
                <w:noProof/>
              </w:rPr>
              <w:t xml:space="preserve">There </w:t>
            </w:r>
            <w:r w:rsidRPr="00890AA3">
              <w:rPr>
                <w:noProof/>
              </w:rPr>
              <w:t xml:space="preserve">will still be </w:t>
            </w:r>
            <w:r>
              <w:rPr>
                <w:noProof/>
              </w:rPr>
              <w:t>some error</w:t>
            </w:r>
            <w:r w:rsidR="00524AFA">
              <w:rPr>
                <w:noProof/>
              </w:rPr>
              <w:t>s</w:t>
            </w:r>
            <w:r w:rsidRPr="00890AA3">
              <w:rPr>
                <w:noProof/>
              </w:rPr>
              <w:t xml:space="preserve"> in </w:t>
            </w:r>
            <w:r>
              <w:rPr>
                <w:noProof/>
              </w:rPr>
              <w:t>MAC spec</w:t>
            </w:r>
            <w:r w:rsidRPr="00890A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DF065" w:rsidR="001E41F3" w:rsidRPr="00EE6F0E" w:rsidRDefault="00546CDC">
            <w:pPr>
              <w:pStyle w:val="CRCoverPage"/>
              <w:spacing w:after="0"/>
              <w:ind w:left="100"/>
              <w:rPr>
                <w:noProof/>
                <w:lang w:val="en-US" w:eastAsia="zh-CN"/>
              </w:rPr>
            </w:pPr>
            <w:r>
              <w:rPr>
                <w:noProof/>
              </w:rPr>
              <w:t xml:space="preserve">5.3.2.2, </w:t>
            </w:r>
            <w:r w:rsidR="00766A87">
              <w:rPr>
                <w:noProof/>
              </w:rPr>
              <w:t>5.7</w:t>
            </w:r>
            <w:r>
              <w:rPr>
                <w:noProof/>
              </w:rPr>
              <w:t>b</w:t>
            </w:r>
            <w:r w:rsidR="00766A87">
              <w:rPr>
                <w:noProof/>
              </w:rPr>
              <w:t xml:space="preserve">, </w:t>
            </w:r>
            <w:r w:rsidR="00EE6F0E">
              <w:rPr>
                <w:noProof/>
              </w:rPr>
              <w:t>5.8.1, 5.8.1a</w:t>
            </w:r>
            <w:r w:rsidR="00EE6F0E">
              <w:rPr>
                <w:noProof/>
                <w:lang w:val="en-US" w:eastAsia="zh-CN"/>
              </w:rPr>
              <w:t>,</w:t>
            </w:r>
            <w:r w:rsidR="00553F07">
              <w:rPr>
                <w:noProof/>
                <w:lang w:val="en-US" w:eastAsia="zh-CN"/>
              </w:rPr>
              <w:t xml:space="preserve"> </w:t>
            </w:r>
            <w:r w:rsidR="00D42309">
              <w:rPr>
                <w:rFonts w:hint="eastAsia"/>
                <w:noProof/>
                <w:lang w:val="en-US"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37E5">
          <w:headerReference w:type="even" r:id="rId12"/>
          <w:footnotePr>
            <w:numRestart w:val="eachSect"/>
          </w:footnotePr>
          <w:pgSz w:w="11907" w:h="16840" w:code="9"/>
          <w:pgMar w:top="1418" w:right="1134" w:bottom="1134" w:left="1134" w:header="680" w:footer="567" w:gutter="0"/>
          <w:cols w:space="720"/>
        </w:sectPr>
      </w:pPr>
    </w:p>
    <w:p w14:paraId="62F3BC54" w14:textId="77777777" w:rsidR="00DB0817" w:rsidRPr="003541C3" w:rsidRDefault="00DB0817" w:rsidP="00DB0817">
      <w:pPr>
        <w:pStyle w:val="Heading4"/>
        <w:rPr>
          <w:lang w:eastAsia="ko-KR"/>
        </w:rPr>
      </w:pPr>
      <w:bookmarkStart w:id="1" w:name="_Toc155999623"/>
      <w:r w:rsidRPr="003541C3">
        <w:rPr>
          <w:lang w:eastAsia="ko-KR"/>
        </w:rPr>
        <w:lastRenderedPageBreak/>
        <w:t>5.3.2.2</w:t>
      </w:r>
      <w:r w:rsidRPr="003541C3">
        <w:rPr>
          <w:lang w:eastAsia="ko-KR"/>
        </w:rPr>
        <w:tab/>
        <w:t>HARQ process</w:t>
      </w:r>
    </w:p>
    <w:p w14:paraId="3B8CBB15" w14:textId="77777777" w:rsidR="00DB0817" w:rsidRPr="003541C3" w:rsidRDefault="00DB0817" w:rsidP="00DB0817">
      <w:pPr>
        <w:rPr>
          <w:noProof/>
        </w:rPr>
      </w:pPr>
      <w:r w:rsidRPr="003541C3">
        <w:rPr>
          <w:noProof/>
          <w:lang w:eastAsia="ko-KR"/>
        </w:rPr>
        <w:t>When</w:t>
      </w:r>
      <w:r w:rsidRPr="003541C3">
        <w:rPr>
          <w:noProof/>
        </w:rPr>
        <w:t xml:space="preserve"> a transmission takes place for the HARQ process, one or </w:t>
      </w:r>
      <w:r w:rsidRPr="003541C3">
        <w:rPr>
          <w:noProof/>
          <w:lang w:eastAsia="ko-KR"/>
        </w:rPr>
        <w:t>two</w:t>
      </w:r>
      <w:r w:rsidRPr="003541C3">
        <w:rPr>
          <w:noProof/>
        </w:rPr>
        <w:t xml:space="preserve"> (in case of downlink spatial multiplexing) TBs and the associated HARQ information are received from the HARQ entity.</w:t>
      </w:r>
    </w:p>
    <w:p w14:paraId="20F1E2EE" w14:textId="77777777" w:rsidR="00DB0817" w:rsidRPr="003541C3" w:rsidRDefault="00DB0817" w:rsidP="00DB0817">
      <w:pPr>
        <w:rPr>
          <w:noProof/>
        </w:rPr>
      </w:pPr>
      <w:r w:rsidRPr="003541C3">
        <w:rPr>
          <w:noProof/>
        </w:rPr>
        <w:t>For each received TB and associated HARQ information, the HARQ process shall:</w:t>
      </w:r>
    </w:p>
    <w:p w14:paraId="7A9B972E" w14:textId="77777777" w:rsidR="00DB0817" w:rsidRPr="003541C3" w:rsidRDefault="00DB0817" w:rsidP="00DB0817">
      <w:pPr>
        <w:pStyle w:val="B1"/>
        <w:rPr>
          <w:noProof/>
        </w:rPr>
      </w:pPr>
      <w:r w:rsidRPr="003541C3">
        <w:rPr>
          <w:noProof/>
          <w:lang w:eastAsia="ko-KR"/>
        </w:rPr>
        <w:t>1&gt;</w:t>
      </w:r>
      <w:r w:rsidRPr="003541C3">
        <w:rPr>
          <w:noProof/>
        </w:rPr>
        <w:tab/>
        <w:t>if the NDI, when provided, has been toggled compared to the value of the previous received transmission corresponding to this TB; or</w:t>
      </w:r>
    </w:p>
    <w:p w14:paraId="3E03ADEE" w14:textId="77777777" w:rsidR="00DB0817" w:rsidRPr="003541C3" w:rsidRDefault="00DB0817" w:rsidP="00DB0817">
      <w:pPr>
        <w:pStyle w:val="B1"/>
        <w:rPr>
          <w:noProof/>
        </w:rPr>
      </w:pPr>
      <w:r w:rsidRPr="003541C3">
        <w:rPr>
          <w:noProof/>
          <w:lang w:eastAsia="ko-KR"/>
        </w:rPr>
        <w:t>1&gt;</w:t>
      </w:r>
      <w:r w:rsidRPr="003541C3">
        <w:rPr>
          <w:noProof/>
        </w:rPr>
        <w:tab/>
        <w:t>if the HARQ process is equal to the broadcast process</w:t>
      </w:r>
      <w:r w:rsidRPr="003541C3">
        <w:rPr>
          <w:noProof/>
          <w:lang w:eastAsia="ko-KR"/>
        </w:rPr>
        <w:t>,</w:t>
      </w:r>
      <w:r w:rsidRPr="003541C3">
        <w:rPr>
          <w:noProof/>
        </w:rPr>
        <w:t xml:space="preserve"> and this is the first received transmission for the TB according to the system information schedule indicated by RRC; or</w:t>
      </w:r>
    </w:p>
    <w:p w14:paraId="2E3464CB" w14:textId="77777777" w:rsidR="00DB0817" w:rsidRPr="003541C3" w:rsidRDefault="00DB0817" w:rsidP="00DB0817">
      <w:pPr>
        <w:pStyle w:val="B1"/>
        <w:rPr>
          <w:noProof/>
          <w:lang w:eastAsia="ko-KR"/>
        </w:rPr>
      </w:pPr>
      <w:r w:rsidRPr="003541C3">
        <w:rPr>
          <w:noProof/>
          <w:lang w:eastAsia="ko-KR"/>
        </w:rPr>
        <w:t>1&gt;</w:t>
      </w:r>
      <w:r w:rsidRPr="003541C3">
        <w:rPr>
          <w:noProof/>
        </w:rPr>
        <w:tab/>
      </w:r>
      <w:r w:rsidRPr="003541C3">
        <w:rPr>
          <w:noProof/>
          <w:lang w:eastAsia="ko-KR"/>
        </w:rPr>
        <w:t>if the HARQ process is associated with a transmission indicated with a MCCH-RNTI for MBS broadcast, and this is the first received transmission for the TB according to the broadcast MCCH schedule indicated by RRC; or</w:t>
      </w:r>
    </w:p>
    <w:p w14:paraId="2B0B97B7" w14:textId="66AE6EC2" w:rsidR="00DB0817" w:rsidRPr="003541C3" w:rsidRDefault="00DB0817" w:rsidP="00DB0817">
      <w:pPr>
        <w:pStyle w:val="B1"/>
        <w:rPr>
          <w:noProof/>
          <w:lang w:eastAsia="ko-KR"/>
        </w:rPr>
      </w:pPr>
      <w:r w:rsidRPr="003541C3">
        <w:rPr>
          <w:rFonts w:eastAsiaTheme="minorEastAsia"/>
          <w:noProof/>
          <w:lang w:eastAsia="ko-KR"/>
        </w:rPr>
        <w:t>1&gt;</w:t>
      </w:r>
      <w:r w:rsidRPr="003541C3">
        <w:rPr>
          <w:rFonts w:eastAsiaTheme="minorEastAsia"/>
          <w:noProof/>
          <w:lang w:eastAsia="ko-KR"/>
        </w:rPr>
        <w:tab/>
        <w:t xml:space="preserve">if the HARQ process is associated with a transmission indicated with a </w:t>
      </w:r>
      <w:r w:rsidRPr="003541C3">
        <w:rPr>
          <w:noProof/>
          <w:lang w:eastAsia="ko-KR"/>
        </w:rPr>
        <w:t>Multicast MCCH-RNTI</w:t>
      </w:r>
      <w:r w:rsidRPr="003541C3">
        <w:rPr>
          <w:rFonts w:eastAsiaTheme="minorEastAsia"/>
          <w:noProof/>
          <w:lang w:eastAsia="ko-KR"/>
        </w:rPr>
        <w:t xml:space="preserve"> for MBS multicast</w:t>
      </w:r>
      <w:r w:rsidR="001728A7" w:rsidRPr="001728A7">
        <w:rPr>
          <w:rFonts w:eastAsiaTheme="minorEastAsia" w:hint="eastAsia"/>
          <w:lang w:eastAsia="ko-KR"/>
        </w:rPr>
        <w:t xml:space="preserve"> </w:t>
      </w:r>
      <w:ins w:id="2" w:author="Apple - Fangli" w:date="2024-02-29T12:03:00Z">
        <w:r w:rsidR="001728A7" w:rsidRPr="00D80D32">
          <w:rPr>
            <w:rFonts w:eastAsiaTheme="minorEastAsia" w:hint="eastAsia"/>
            <w:lang w:eastAsia="ko-KR"/>
          </w:rPr>
          <w:t>in RRC_INACTIVE</w:t>
        </w:r>
      </w:ins>
      <w:r w:rsidRPr="003541C3">
        <w:rPr>
          <w:rFonts w:eastAsiaTheme="minorEastAsia"/>
          <w:noProof/>
          <w:lang w:eastAsia="ko-KR"/>
        </w:rPr>
        <w:t>, and this is the first received transmission for the TB according to the multicast MCCH schedule indicated by RRC; or</w:t>
      </w:r>
    </w:p>
    <w:p w14:paraId="76C80465" w14:textId="77777777" w:rsidR="00DB0817" w:rsidRPr="003541C3" w:rsidRDefault="00DB0817" w:rsidP="00DB0817">
      <w:pPr>
        <w:pStyle w:val="B1"/>
        <w:rPr>
          <w:noProof/>
        </w:rPr>
      </w:pPr>
      <w:r w:rsidRPr="003541C3">
        <w:rPr>
          <w:noProof/>
          <w:lang w:eastAsia="ko-KR"/>
        </w:rPr>
        <w:t>1&gt;</w:t>
      </w:r>
      <w:r w:rsidRPr="003541C3">
        <w:rPr>
          <w:noProof/>
        </w:rPr>
        <w:tab/>
      </w:r>
      <w:r w:rsidRPr="003541C3">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725D8A61" w14:textId="77777777" w:rsidR="00DB0817" w:rsidRPr="003541C3" w:rsidRDefault="00DB0817" w:rsidP="00DB0817">
      <w:pPr>
        <w:pStyle w:val="B1"/>
        <w:rPr>
          <w:noProof/>
        </w:rPr>
      </w:pPr>
      <w:r w:rsidRPr="003541C3">
        <w:rPr>
          <w:noProof/>
          <w:lang w:eastAsia="ko-KR"/>
        </w:rPr>
        <w:t>1&gt;</w:t>
      </w:r>
      <w:r w:rsidRPr="003541C3">
        <w:rPr>
          <w:noProof/>
        </w:rPr>
        <w:tab/>
        <w:t>if this is the very first received transmission for this TB (i.e. there is no previous NDI for this TB):</w:t>
      </w:r>
    </w:p>
    <w:p w14:paraId="09929677" w14:textId="77777777" w:rsidR="00DB0817" w:rsidRPr="003541C3" w:rsidRDefault="00DB0817" w:rsidP="00DB0817">
      <w:pPr>
        <w:pStyle w:val="B2"/>
        <w:rPr>
          <w:lang w:eastAsia="ko-KR"/>
        </w:rPr>
      </w:pPr>
      <w:r w:rsidRPr="003541C3">
        <w:rPr>
          <w:noProof/>
          <w:lang w:eastAsia="ko-KR"/>
        </w:rPr>
        <w:t>2&gt;</w:t>
      </w:r>
      <w:r w:rsidRPr="003541C3">
        <w:rPr>
          <w:noProof/>
          <w:lang w:eastAsia="zh-CN"/>
        </w:rPr>
        <w:tab/>
      </w:r>
      <w:r w:rsidRPr="003541C3">
        <w:rPr>
          <w:lang w:eastAsia="zh-CN"/>
        </w:rPr>
        <w:t xml:space="preserve">consider this transmission to be </w:t>
      </w:r>
      <w:r w:rsidRPr="003541C3">
        <w:t>a new transmission</w:t>
      </w:r>
      <w:r w:rsidRPr="003541C3">
        <w:rPr>
          <w:lang w:eastAsia="ko-KR"/>
        </w:rPr>
        <w:t>.</w:t>
      </w:r>
    </w:p>
    <w:p w14:paraId="57A30402" w14:textId="77777777" w:rsidR="00DB0817" w:rsidRPr="003541C3" w:rsidRDefault="00DB0817" w:rsidP="00DB0817">
      <w:pPr>
        <w:pStyle w:val="B1"/>
        <w:rPr>
          <w:lang w:eastAsia="zh-CN"/>
        </w:rPr>
      </w:pPr>
      <w:r w:rsidRPr="003541C3">
        <w:rPr>
          <w:lang w:eastAsia="ko-KR"/>
        </w:rPr>
        <w:t>1&gt;</w:t>
      </w:r>
      <w:r w:rsidRPr="003541C3">
        <w:tab/>
        <w:t>else</w:t>
      </w:r>
      <w:r w:rsidRPr="003541C3">
        <w:rPr>
          <w:lang w:eastAsia="zh-CN"/>
        </w:rPr>
        <w:t>:</w:t>
      </w:r>
    </w:p>
    <w:p w14:paraId="23DDA415" w14:textId="77777777" w:rsidR="00DB0817" w:rsidRPr="003541C3" w:rsidRDefault="00DB0817" w:rsidP="00DB0817">
      <w:pPr>
        <w:pStyle w:val="B2"/>
        <w:rPr>
          <w:noProof/>
        </w:rPr>
      </w:pPr>
      <w:r w:rsidRPr="003541C3">
        <w:rPr>
          <w:lang w:eastAsia="ko-KR"/>
        </w:rPr>
        <w:t>2&gt;</w:t>
      </w:r>
      <w:r w:rsidRPr="003541C3">
        <w:rPr>
          <w:lang w:eastAsia="zh-CN"/>
        </w:rPr>
        <w:tab/>
        <w:t>consider this transmission to be</w:t>
      </w:r>
      <w:r w:rsidRPr="003541C3">
        <w:t xml:space="preserve"> a retransmission.</w:t>
      </w:r>
    </w:p>
    <w:p w14:paraId="08EC8DED" w14:textId="77777777" w:rsidR="00DB0817" w:rsidRPr="003541C3" w:rsidRDefault="00DB0817" w:rsidP="00DB0817">
      <w:r w:rsidRPr="003541C3">
        <w:t>The MAC entity then shall:</w:t>
      </w:r>
    </w:p>
    <w:p w14:paraId="760D7DD5" w14:textId="77777777" w:rsidR="00DB0817" w:rsidRPr="003541C3" w:rsidRDefault="00DB0817" w:rsidP="00DB0817">
      <w:pPr>
        <w:pStyle w:val="B1"/>
      </w:pPr>
      <w:r w:rsidRPr="003541C3">
        <w:rPr>
          <w:lang w:eastAsia="ko-KR"/>
        </w:rPr>
        <w:t>1&gt;</w:t>
      </w:r>
      <w:r w:rsidRPr="003541C3">
        <w:tab/>
        <w:t xml:space="preserve">if </w:t>
      </w:r>
      <w:r w:rsidRPr="003541C3">
        <w:rPr>
          <w:lang w:eastAsia="zh-CN"/>
        </w:rPr>
        <w:t xml:space="preserve">this is </w:t>
      </w:r>
      <w:r w:rsidRPr="003541C3">
        <w:t>a new transmission:</w:t>
      </w:r>
    </w:p>
    <w:p w14:paraId="7EA1522E" w14:textId="77777777" w:rsidR="00DB0817" w:rsidRPr="003541C3" w:rsidRDefault="00DB0817" w:rsidP="00DB0817">
      <w:pPr>
        <w:pStyle w:val="B2"/>
        <w:rPr>
          <w:noProof/>
          <w:lang w:eastAsia="ko-KR"/>
        </w:rPr>
      </w:pPr>
      <w:r w:rsidRPr="003541C3">
        <w:rPr>
          <w:noProof/>
          <w:lang w:eastAsia="ko-KR"/>
        </w:rPr>
        <w:t>2&gt;</w:t>
      </w:r>
      <w:r w:rsidRPr="003541C3">
        <w:rPr>
          <w:noProof/>
        </w:rPr>
        <w:tab/>
        <w:t>attempt to decode the received data</w:t>
      </w:r>
      <w:r w:rsidRPr="003541C3">
        <w:rPr>
          <w:noProof/>
          <w:lang w:eastAsia="ko-KR"/>
        </w:rPr>
        <w:t>.</w:t>
      </w:r>
    </w:p>
    <w:p w14:paraId="0DDAAE04" w14:textId="77777777" w:rsidR="00DB0817" w:rsidRPr="003541C3" w:rsidRDefault="00DB0817" w:rsidP="00DB0817">
      <w:pPr>
        <w:pStyle w:val="B1"/>
        <w:rPr>
          <w:noProof/>
        </w:rPr>
      </w:pPr>
      <w:r w:rsidRPr="003541C3">
        <w:rPr>
          <w:noProof/>
          <w:lang w:eastAsia="ko-KR"/>
        </w:rPr>
        <w:t>1&gt;</w:t>
      </w:r>
      <w:r w:rsidRPr="003541C3">
        <w:rPr>
          <w:noProof/>
        </w:rPr>
        <w:tab/>
        <w:t xml:space="preserve">else </w:t>
      </w:r>
      <w:r w:rsidRPr="003541C3">
        <w:t xml:space="preserve">if </w:t>
      </w:r>
      <w:r w:rsidRPr="003541C3">
        <w:rPr>
          <w:lang w:eastAsia="zh-CN"/>
        </w:rPr>
        <w:t>this is</w:t>
      </w:r>
      <w:r w:rsidRPr="003541C3">
        <w:t xml:space="preserve"> a retransmission</w:t>
      </w:r>
      <w:r w:rsidRPr="003541C3">
        <w:rPr>
          <w:noProof/>
        </w:rPr>
        <w:t>:</w:t>
      </w:r>
    </w:p>
    <w:p w14:paraId="19529A4F" w14:textId="77777777" w:rsidR="00DB0817" w:rsidRPr="003541C3" w:rsidRDefault="00DB0817" w:rsidP="00DB0817">
      <w:pPr>
        <w:pStyle w:val="B2"/>
        <w:rPr>
          <w:noProof/>
        </w:rPr>
      </w:pPr>
      <w:r w:rsidRPr="003541C3">
        <w:rPr>
          <w:noProof/>
          <w:lang w:eastAsia="ko-KR"/>
        </w:rPr>
        <w:t>2&gt;</w:t>
      </w:r>
      <w:r w:rsidRPr="003541C3">
        <w:rPr>
          <w:noProof/>
        </w:rPr>
        <w:tab/>
        <w:t>if the data for this TB has not yet been successfully decoded:</w:t>
      </w:r>
    </w:p>
    <w:p w14:paraId="10F68DC9" w14:textId="77777777" w:rsidR="00DB0817" w:rsidRPr="003541C3" w:rsidRDefault="00DB0817" w:rsidP="00DB0817">
      <w:pPr>
        <w:pStyle w:val="B3"/>
        <w:rPr>
          <w:noProof/>
          <w:lang w:eastAsia="ko-KR"/>
        </w:rPr>
      </w:pPr>
      <w:r w:rsidRPr="003541C3">
        <w:rPr>
          <w:noProof/>
          <w:lang w:eastAsia="ko-KR"/>
        </w:rPr>
        <w:t>3&gt;</w:t>
      </w:r>
      <w:r w:rsidRPr="003541C3">
        <w:rPr>
          <w:noProof/>
        </w:rPr>
        <w:tab/>
        <w:t>instruct the physical layer to combine the received data with the data currently in the soft buffer for this TB and attempt to decode the combined data</w:t>
      </w:r>
      <w:r w:rsidRPr="003541C3">
        <w:rPr>
          <w:noProof/>
          <w:lang w:eastAsia="ko-KR"/>
        </w:rPr>
        <w:t>.</w:t>
      </w:r>
    </w:p>
    <w:p w14:paraId="5DAA1DA0" w14:textId="77777777" w:rsidR="00DB0817" w:rsidRPr="003541C3" w:rsidRDefault="00DB0817" w:rsidP="00DB0817">
      <w:pPr>
        <w:pStyle w:val="B1"/>
        <w:rPr>
          <w:noProof/>
        </w:rPr>
      </w:pPr>
      <w:r w:rsidRPr="003541C3">
        <w:rPr>
          <w:noProof/>
          <w:lang w:eastAsia="ko-KR"/>
        </w:rPr>
        <w:t>1&gt;</w:t>
      </w:r>
      <w:r w:rsidRPr="003541C3">
        <w:rPr>
          <w:noProof/>
        </w:rPr>
        <w:tab/>
        <w:t>if the data which the MAC entity attempted to decode was successfully decoded for this TB; or</w:t>
      </w:r>
    </w:p>
    <w:p w14:paraId="623F7983" w14:textId="77777777" w:rsidR="00DB0817" w:rsidRPr="003541C3" w:rsidRDefault="00DB0817" w:rsidP="00DB0817">
      <w:pPr>
        <w:pStyle w:val="B1"/>
        <w:rPr>
          <w:noProof/>
        </w:rPr>
      </w:pPr>
      <w:r w:rsidRPr="003541C3">
        <w:rPr>
          <w:noProof/>
          <w:lang w:eastAsia="ko-KR"/>
        </w:rPr>
        <w:t>1&gt;</w:t>
      </w:r>
      <w:r w:rsidRPr="003541C3">
        <w:rPr>
          <w:noProof/>
        </w:rPr>
        <w:tab/>
        <w:t>if the data for this TB was successfully decoded before:</w:t>
      </w:r>
    </w:p>
    <w:p w14:paraId="38257021" w14:textId="77777777" w:rsidR="00DB0817" w:rsidRPr="003541C3" w:rsidRDefault="00DB0817" w:rsidP="00DB0817">
      <w:pPr>
        <w:pStyle w:val="B2"/>
        <w:rPr>
          <w:noProof/>
        </w:rPr>
      </w:pPr>
      <w:r w:rsidRPr="003541C3">
        <w:rPr>
          <w:noProof/>
          <w:lang w:eastAsia="ko-KR"/>
        </w:rPr>
        <w:t>2&gt;</w:t>
      </w:r>
      <w:r w:rsidRPr="003541C3">
        <w:rPr>
          <w:noProof/>
        </w:rPr>
        <w:tab/>
        <w:t>if the HARQ process is equal to the broadcast process:</w:t>
      </w:r>
    </w:p>
    <w:p w14:paraId="0F4B7E27" w14:textId="77777777" w:rsidR="00DB0817" w:rsidRPr="003541C3" w:rsidRDefault="00DB0817" w:rsidP="00DB0817">
      <w:pPr>
        <w:pStyle w:val="B3"/>
        <w:rPr>
          <w:noProof/>
          <w:lang w:eastAsia="ko-KR"/>
        </w:rPr>
      </w:pPr>
      <w:r w:rsidRPr="003541C3">
        <w:rPr>
          <w:noProof/>
          <w:lang w:eastAsia="ko-KR"/>
        </w:rPr>
        <w:t>3&gt;</w:t>
      </w:r>
      <w:r w:rsidRPr="003541C3">
        <w:rPr>
          <w:noProof/>
        </w:rPr>
        <w:tab/>
        <w:t>deliver the decoded MAC PDU to upper layers</w:t>
      </w:r>
      <w:r w:rsidRPr="003541C3">
        <w:rPr>
          <w:noProof/>
          <w:lang w:eastAsia="ko-KR"/>
        </w:rPr>
        <w:t>.</w:t>
      </w:r>
    </w:p>
    <w:p w14:paraId="5E3361AD" w14:textId="77777777" w:rsidR="00DB0817" w:rsidRPr="003541C3" w:rsidRDefault="00DB0817" w:rsidP="00DB0817">
      <w:pPr>
        <w:pStyle w:val="B2"/>
        <w:rPr>
          <w:noProof/>
        </w:rPr>
      </w:pPr>
      <w:r w:rsidRPr="003541C3">
        <w:rPr>
          <w:noProof/>
          <w:lang w:eastAsia="ko-KR"/>
        </w:rPr>
        <w:t>2&gt;</w:t>
      </w:r>
      <w:r w:rsidRPr="003541C3">
        <w:rPr>
          <w:noProof/>
        </w:rPr>
        <w:tab/>
        <w:t>else if this is the first successful decoding of the data for this TB:</w:t>
      </w:r>
    </w:p>
    <w:p w14:paraId="74371CEF" w14:textId="77777777" w:rsidR="00DB0817" w:rsidRPr="003541C3" w:rsidRDefault="00DB0817" w:rsidP="00DB0817">
      <w:pPr>
        <w:pStyle w:val="B3"/>
        <w:rPr>
          <w:noProof/>
          <w:lang w:eastAsia="ko-KR"/>
        </w:rPr>
      </w:pPr>
      <w:r w:rsidRPr="003541C3">
        <w:rPr>
          <w:noProof/>
          <w:lang w:eastAsia="ko-KR"/>
        </w:rPr>
        <w:t>3&gt;</w:t>
      </w:r>
      <w:r w:rsidRPr="003541C3">
        <w:rPr>
          <w:noProof/>
        </w:rPr>
        <w:tab/>
        <w:t>deliver the decoded MAC PDU to the disassembly and demultiplexing entity</w:t>
      </w:r>
      <w:r w:rsidRPr="003541C3">
        <w:rPr>
          <w:noProof/>
          <w:lang w:eastAsia="ko-KR"/>
        </w:rPr>
        <w:t>.</w:t>
      </w:r>
    </w:p>
    <w:p w14:paraId="015DFD08" w14:textId="77777777" w:rsidR="00DB0817" w:rsidRPr="003541C3" w:rsidRDefault="00DB0817" w:rsidP="00DB0817">
      <w:pPr>
        <w:pStyle w:val="B1"/>
        <w:rPr>
          <w:noProof/>
        </w:rPr>
      </w:pPr>
      <w:r w:rsidRPr="003541C3">
        <w:rPr>
          <w:noProof/>
          <w:lang w:eastAsia="ko-KR"/>
        </w:rPr>
        <w:t>1&gt;</w:t>
      </w:r>
      <w:r w:rsidRPr="003541C3">
        <w:rPr>
          <w:noProof/>
        </w:rPr>
        <w:tab/>
        <w:t>else:</w:t>
      </w:r>
    </w:p>
    <w:p w14:paraId="0DC0C74B" w14:textId="77777777" w:rsidR="00DB0817" w:rsidRPr="003541C3" w:rsidRDefault="00DB0817" w:rsidP="00DB0817">
      <w:pPr>
        <w:pStyle w:val="B2"/>
        <w:rPr>
          <w:noProof/>
          <w:lang w:eastAsia="ko-KR"/>
        </w:rPr>
      </w:pPr>
      <w:r w:rsidRPr="003541C3">
        <w:rPr>
          <w:noProof/>
          <w:lang w:eastAsia="ko-KR"/>
        </w:rPr>
        <w:t>2&gt;</w:t>
      </w:r>
      <w:r w:rsidRPr="003541C3">
        <w:rPr>
          <w:noProof/>
        </w:rPr>
        <w:tab/>
        <w:t>instruct the physical layer to replace the data in the soft buffer for this TB with the data which the MAC entity attempted to decode</w:t>
      </w:r>
      <w:r w:rsidRPr="003541C3">
        <w:rPr>
          <w:noProof/>
          <w:lang w:eastAsia="ko-KR"/>
        </w:rPr>
        <w:t>.</w:t>
      </w:r>
    </w:p>
    <w:p w14:paraId="37AA423E" w14:textId="77777777" w:rsidR="00DB0817" w:rsidRPr="003541C3" w:rsidRDefault="00DB0817" w:rsidP="00DB0817">
      <w:pPr>
        <w:pStyle w:val="B1"/>
        <w:rPr>
          <w:noProof/>
        </w:rPr>
      </w:pPr>
      <w:r w:rsidRPr="003541C3">
        <w:rPr>
          <w:noProof/>
          <w:lang w:eastAsia="ko-KR"/>
        </w:rPr>
        <w:t>1&gt;</w:t>
      </w:r>
      <w:r w:rsidRPr="003541C3">
        <w:rPr>
          <w:noProof/>
        </w:rPr>
        <w:tab/>
        <w:t>if the HARQ process is associated with a transmission indicated with a Temporary C-RNTI and the Contention Resolution is not yet successful (see clause 5.1.5); or</w:t>
      </w:r>
    </w:p>
    <w:p w14:paraId="19BC1A22" w14:textId="77777777" w:rsidR="00DB0817" w:rsidRPr="003541C3" w:rsidRDefault="00DB0817" w:rsidP="00DB0817">
      <w:pPr>
        <w:pStyle w:val="B1"/>
        <w:rPr>
          <w:noProof/>
          <w:lang w:eastAsia="ko-KR"/>
        </w:rPr>
      </w:pPr>
      <w:r w:rsidRPr="003541C3">
        <w:rPr>
          <w:noProof/>
          <w:lang w:eastAsia="ko-KR"/>
        </w:rPr>
        <w:lastRenderedPageBreak/>
        <w:t>1&gt;</w:t>
      </w:r>
      <w:r w:rsidRPr="003541C3">
        <w:rPr>
          <w:noProof/>
          <w:lang w:eastAsia="ko-KR"/>
        </w:rPr>
        <w:tab/>
        <w:t>if the HARQ process is associated with a transmission indicated with a MSGB-RNTI and the Random Access procedure is not yet successfully completed (see clause 5.1.4a); or</w:t>
      </w:r>
    </w:p>
    <w:p w14:paraId="60433ECD" w14:textId="77777777" w:rsidR="00DB0817" w:rsidRPr="003541C3" w:rsidRDefault="00DB0817" w:rsidP="00DB0817">
      <w:pPr>
        <w:pStyle w:val="B1"/>
        <w:rPr>
          <w:noProof/>
        </w:rPr>
      </w:pPr>
      <w:r w:rsidRPr="003541C3">
        <w:rPr>
          <w:noProof/>
          <w:lang w:eastAsia="ko-KR"/>
        </w:rPr>
        <w:t>1&gt;</w:t>
      </w:r>
      <w:r w:rsidRPr="003541C3">
        <w:rPr>
          <w:noProof/>
        </w:rPr>
        <w:tab/>
        <w:t>if the HARQ process is equal to the broadcast process; or</w:t>
      </w:r>
    </w:p>
    <w:p w14:paraId="0ECD1E02" w14:textId="77777777" w:rsidR="00DB0817" w:rsidRPr="003541C3" w:rsidRDefault="00DB0817" w:rsidP="00DB0817">
      <w:pPr>
        <w:pStyle w:val="B1"/>
        <w:rPr>
          <w:noProof/>
          <w:lang w:eastAsia="ko-KR"/>
        </w:rPr>
      </w:pPr>
      <w:r w:rsidRPr="003541C3">
        <w:rPr>
          <w:noProof/>
          <w:lang w:eastAsia="ko-KR"/>
        </w:rPr>
        <w:t>1&gt;</w:t>
      </w:r>
      <w:r w:rsidRPr="003541C3">
        <w:rPr>
          <w:noProof/>
          <w:lang w:eastAsia="ko-KR"/>
        </w:rPr>
        <w:tab/>
        <w:t>if the HARQ process is associated with a transmission indicated with a MCCH-RNTI or a G-RNTI for MBS broadcast; or</w:t>
      </w:r>
    </w:p>
    <w:p w14:paraId="6E04FCE7" w14:textId="77777777" w:rsidR="00DB0817" w:rsidRPr="003541C3" w:rsidRDefault="00DB0817" w:rsidP="00DB0817">
      <w:pPr>
        <w:pStyle w:val="B1"/>
        <w:rPr>
          <w:noProof/>
          <w:lang w:eastAsia="ko-KR"/>
        </w:rPr>
      </w:pPr>
      <w:r w:rsidRPr="003541C3">
        <w:rPr>
          <w:noProof/>
          <w:lang w:eastAsia="ko-KR"/>
        </w:rPr>
        <w:t>1&gt;</w:t>
      </w:r>
      <w:r w:rsidRPr="003541C3">
        <w:rPr>
          <w:noProof/>
          <w:lang w:eastAsia="ko-KR"/>
        </w:rPr>
        <w:tab/>
        <w:t>if the HARQ process is associated with a transmission indicated with a Multicast MCCH-RNTI for MBS multicast; or</w:t>
      </w:r>
    </w:p>
    <w:p w14:paraId="50672360" w14:textId="77777777" w:rsidR="00DB0817" w:rsidRPr="003541C3" w:rsidRDefault="00DB0817" w:rsidP="00DB0817">
      <w:pPr>
        <w:pStyle w:val="B1"/>
        <w:rPr>
          <w:noProof/>
          <w:lang w:eastAsia="ko-KR"/>
        </w:rPr>
      </w:pPr>
      <w:r w:rsidRPr="003541C3">
        <w:rPr>
          <w:noProof/>
          <w:lang w:eastAsia="ko-KR"/>
        </w:rPr>
        <w:t>1&gt;</w:t>
      </w:r>
      <w:r w:rsidRPr="003541C3">
        <w:rPr>
          <w:noProof/>
          <w:lang w:eastAsia="ko-KR"/>
        </w:rPr>
        <w:tab/>
        <w:t>if the HARQ process is associated with a transmission indicated with a G-RNTI or a G-CS-RNTI or a configured downlink assignment for MBS multicast and HARQ feedback is disabled for this G-RNTI or G-CS-RNTI</w:t>
      </w:r>
      <w:r w:rsidRPr="003541C3">
        <w:rPr>
          <w:iCs/>
        </w:rPr>
        <w:t xml:space="preserve"> or the corresponding G-CS-RNTI</w:t>
      </w:r>
      <w:r w:rsidRPr="003541C3">
        <w:rPr>
          <w:noProof/>
          <w:lang w:eastAsia="ko-KR"/>
        </w:rPr>
        <w:t xml:space="preserve">, as </w:t>
      </w:r>
      <w:r w:rsidRPr="003541C3">
        <w:rPr>
          <w:lang w:eastAsia="ko-KR"/>
        </w:rPr>
        <w:t>specified in clause 18 of TS 38.213 [6]</w:t>
      </w:r>
      <w:r w:rsidRPr="003541C3">
        <w:rPr>
          <w:noProof/>
          <w:lang w:eastAsia="ko-KR"/>
        </w:rPr>
        <w:t>; or</w:t>
      </w:r>
    </w:p>
    <w:p w14:paraId="1FC504A6" w14:textId="77777777" w:rsidR="00DB0817" w:rsidRPr="003541C3" w:rsidRDefault="00DB0817" w:rsidP="00DB0817">
      <w:pPr>
        <w:pStyle w:val="B1"/>
        <w:rPr>
          <w:noProof/>
          <w:lang w:eastAsia="ko-KR"/>
        </w:rPr>
      </w:pPr>
      <w:r w:rsidRPr="003541C3">
        <w:rPr>
          <w:noProof/>
          <w:lang w:eastAsia="ko-KR"/>
        </w:rPr>
        <w:t>1&gt;</w:t>
      </w:r>
      <w:r w:rsidRPr="003541C3">
        <w:rPr>
          <w:noProof/>
          <w:lang w:eastAsia="ko-KR"/>
        </w:rPr>
        <w:tab/>
        <w:t xml:space="preserve">if the HARQ process is associated with a transmission indicated with a G-RNTI or a G-CS-RNTI or a configured downlink assignment for MBS multicast and NACK only HARQ feedback is </w:t>
      </w:r>
      <w:r w:rsidRPr="003541C3">
        <w:rPr>
          <w:lang w:eastAsia="ko-KR"/>
        </w:rPr>
        <w:t xml:space="preserve">used </w:t>
      </w:r>
      <w:r w:rsidRPr="003541C3">
        <w:rPr>
          <w:noProof/>
          <w:lang w:eastAsia="ko-KR"/>
        </w:rPr>
        <w:t xml:space="preserve">for this G-RNTI or G-CS-RNTI </w:t>
      </w:r>
      <w:r w:rsidRPr="003541C3">
        <w:rPr>
          <w:iCs/>
        </w:rPr>
        <w:t>or the corresponding G-CS-RNTI</w:t>
      </w:r>
      <w:r w:rsidRPr="003541C3">
        <w:rPr>
          <w:lang w:eastAsia="ko-KR"/>
        </w:rPr>
        <w:t xml:space="preserve"> </w:t>
      </w:r>
      <w:r w:rsidRPr="003541C3">
        <w:rPr>
          <w:noProof/>
          <w:lang w:eastAsia="ko-KR"/>
        </w:rPr>
        <w:t>and the data for this TB is successfully decoded</w:t>
      </w:r>
      <w:r w:rsidRPr="003541C3">
        <w:t xml:space="preserve"> </w:t>
      </w:r>
      <w:r w:rsidRPr="003541C3">
        <w:rPr>
          <w:noProof/>
          <w:lang w:eastAsia="ko-KR"/>
        </w:rPr>
        <w:t xml:space="preserve">and the transmission is not </w:t>
      </w:r>
      <w:r w:rsidRPr="003541C3">
        <w:rPr>
          <w:lang w:eastAsia="ko-KR"/>
        </w:rPr>
        <w:t>the first transmission of PDSCH where the configured downlink assignment was (re-)initialised</w:t>
      </w:r>
      <w:r w:rsidRPr="003541C3">
        <w:rPr>
          <w:noProof/>
          <w:lang w:eastAsia="ko-KR"/>
        </w:rPr>
        <w:t>; or</w:t>
      </w:r>
    </w:p>
    <w:p w14:paraId="645027EC" w14:textId="77777777" w:rsidR="00DB0817" w:rsidRPr="003541C3" w:rsidRDefault="00DB0817" w:rsidP="00DB0817">
      <w:pPr>
        <w:pStyle w:val="B1"/>
        <w:rPr>
          <w:noProof/>
        </w:rPr>
      </w:pPr>
      <w:r w:rsidRPr="003541C3">
        <w:rPr>
          <w:noProof/>
          <w:lang w:eastAsia="ko-KR"/>
        </w:rPr>
        <w:t>1&gt;</w:t>
      </w:r>
      <w:r w:rsidRPr="003541C3">
        <w:rPr>
          <w:noProof/>
        </w:rPr>
        <w:tab/>
        <w:t xml:space="preserve">if the </w:t>
      </w:r>
      <w:r w:rsidRPr="003541C3">
        <w:rPr>
          <w:i/>
          <w:noProof/>
        </w:rPr>
        <w:t>timeAlignmentTimer</w:t>
      </w:r>
      <w:r w:rsidRPr="003541C3">
        <w:rPr>
          <w:noProof/>
        </w:rPr>
        <w:t>, associated with the TAG containing the Serving Cell on which the HARQ feedback is to be transmitted, is stopped or expired, and the Serving Cell is not configured with two TAGs,</w:t>
      </w:r>
      <w:r w:rsidRPr="003541C3">
        <w:t xml:space="preserve"> and if the </w:t>
      </w:r>
      <w:r w:rsidRPr="003541C3">
        <w:rPr>
          <w:i/>
        </w:rPr>
        <w:t>cg-SDT-TimeAlignmentTimer</w:t>
      </w:r>
      <w:r w:rsidRPr="003541C3">
        <w:t>, if configured, is not running</w:t>
      </w:r>
      <w:r w:rsidRPr="003541C3">
        <w:rPr>
          <w:noProof/>
        </w:rPr>
        <w:t>; or</w:t>
      </w:r>
    </w:p>
    <w:p w14:paraId="72187DD8" w14:textId="77777777" w:rsidR="00DB0817" w:rsidRPr="003541C3" w:rsidRDefault="00DB0817" w:rsidP="00DB0817">
      <w:pPr>
        <w:pStyle w:val="B1"/>
      </w:pPr>
      <w:r w:rsidRPr="003541C3">
        <w:rPr>
          <w:noProof/>
          <w:lang w:eastAsia="ko-KR"/>
        </w:rPr>
        <w:t>1&gt;</w:t>
      </w:r>
      <w:r w:rsidRPr="003541C3">
        <w:rPr>
          <w:noProof/>
        </w:rPr>
        <w:tab/>
      </w:r>
      <w:r w:rsidRPr="003541C3">
        <w:t xml:space="preserve">if the Serving Cell on which the HARQ feedback is to be transmitted is configured with two TAGs and if the </w:t>
      </w:r>
      <w:r w:rsidRPr="003541C3">
        <w:rPr>
          <w:i/>
        </w:rPr>
        <w:t>timeAlignmentTimer</w:t>
      </w:r>
      <w:r w:rsidRPr="003541C3">
        <w:t xml:space="preserve"> of the TAG, associated with the TCI state(s) used for transmitting the HARQ feedback, is stopped or expired:</w:t>
      </w:r>
    </w:p>
    <w:p w14:paraId="30A0C400" w14:textId="77777777" w:rsidR="00DB0817" w:rsidRPr="003541C3" w:rsidRDefault="00DB0817" w:rsidP="00DB0817">
      <w:pPr>
        <w:pStyle w:val="B2"/>
        <w:rPr>
          <w:noProof/>
          <w:lang w:eastAsia="ko-KR"/>
        </w:rPr>
      </w:pPr>
      <w:r w:rsidRPr="003541C3">
        <w:rPr>
          <w:noProof/>
          <w:lang w:eastAsia="ko-KR"/>
        </w:rPr>
        <w:t>2&gt;</w:t>
      </w:r>
      <w:r w:rsidRPr="003541C3">
        <w:rPr>
          <w:noProof/>
        </w:rPr>
        <w:tab/>
        <w:t>not instruct the physical layer to generate acknowledgement(s) of the data in this TB</w:t>
      </w:r>
      <w:r w:rsidRPr="003541C3">
        <w:rPr>
          <w:noProof/>
          <w:lang w:eastAsia="ko-KR"/>
        </w:rPr>
        <w:t>.</w:t>
      </w:r>
    </w:p>
    <w:p w14:paraId="228C097F" w14:textId="77777777" w:rsidR="00DB0817" w:rsidRPr="003541C3" w:rsidRDefault="00DB0817" w:rsidP="00DB0817">
      <w:pPr>
        <w:pStyle w:val="B1"/>
        <w:rPr>
          <w:lang w:eastAsia="ko-KR"/>
        </w:rPr>
      </w:pPr>
      <w:r w:rsidRPr="003541C3">
        <w:rPr>
          <w:noProof/>
        </w:rPr>
        <w:t>1&gt;</w:t>
      </w:r>
      <w:r w:rsidRPr="003541C3">
        <w:rPr>
          <w:noProof/>
        </w:rPr>
        <w:tab/>
        <w:t xml:space="preserve">else </w:t>
      </w:r>
      <w:r w:rsidRPr="003541C3">
        <w:t>if</w:t>
      </w:r>
      <w:r w:rsidRPr="003541C3">
        <w:rPr>
          <w:lang w:eastAsia="ko-KR"/>
        </w:rPr>
        <w:t xml:space="preserve"> the HARQ process is configured with disabled HARQ feedback:</w:t>
      </w:r>
    </w:p>
    <w:p w14:paraId="71550A47" w14:textId="77777777" w:rsidR="00DB0817" w:rsidRPr="003541C3" w:rsidRDefault="00DB0817" w:rsidP="00DB0817">
      <w:pPr>
        <w:pStyle w:val="B2"/>
        <w:rPr>
          <w:noProof/>
        </w:rPr>
      </w:pPr>
      <w:r w:rsidRPr="003541C3">
        <w:rPr>
          <w:lang w:eastAsia="ko-KR"/>
        </w:rPr>
        <w:t>2&gt;</w:t>
      </w:r>
      <w:r w:rsidRPr="003541C3">
        <w:rPr>
          <w:lang w:eastAsia="ko-KR"/>
        </w:rPr>
        <w:tab/>
      </w:r>
      <w:r w:rsidRPr="003541C3">
        <w:rPr>
          <w:noProof/>
        </w:rPr>
        <w:t xml:space="preserve">if </w:t>
      </w:r>
      <w:r w:rsidRPr="003541C3">
        <w:rPr>
          <w:i/>
          <w:noProof/>
        </w:rPr>
        <w:t>harq-FeedbackEnablingforSPSactive</w:t>
      </w:r>
      <w:r w:rsidRPr="003541C3">
        <w:rPr>
          <w:noProof/>
        </w:rPr>
        <w:t xml:space="preserve"> is configured with </w:t>
      </w:r>
      <w:r w:rsidRPr="003541C3">
        <w:rPr>
          <w:noProof/>
          <w:lang w:eastAsia="zh-CN"/>
        </w:rPr>
        <w:t xml:space="preserve">value </w:t>
      </w:r>
      <w:r w:rsidRPr="003541C3">
        <w:rPr>
          <w:i/>
          <w:noProof/>
          <w:lang w:eastAsia="zh-CN"/>
        </w:rPr>
        <w:t>true</w:t>
      </w:r>
      <w:r w:rsidRPr="003541C3">
        <w:rPr>
          <w:noProof/>
        </w:rPr>
        <w:t xml:space="preserve"> and </w:t>
      </w:r>
      <w:r w:rsidRPr="003541C3">
        <w:rPr>
          <w:lang w:eastAsia="ko-KR"/>
        </w:rPr>
        <w:t xml:space="preserve">the transmission is the first transmission </w:t>
      </w:r>
      <w:r w:rsidRPr="003541C3">
        <w:rPr>
          <w:lang w:eastAsia="zh-CN"/>
        </w:rPr>
        <w:t xml:space="preserve">on the configured downlink assignment </w:t>
      </w:r>
      <w:r w:rsidRPr="003541C3">
        <w:rPr>
          <w:lang w:eastAsia="ko-KR"/>
        </w:rPr>
        <w:t>after activation of the configured downlink assignment:</w:t>
      </w:r>
    </w:p>
    <w:p w14:paraId="66782806" w14:textId="77777777" w:rsidR="00DB0817" w:rsidRPr="003541C3" w:rsidRDefault="00DB0817" w:rsidP="00DB0817">
      <w:pPr>
        <w:pStyle w:val="B3"/>
        <w:rPr>
          <w:noProof/>
          <w:lang w:eastAsia="ko-KR"/>
        </w:rPr>
      </w:pPr>
      <w:r w:rsidRPr="003541C3">
        <w:rPr>
          <w:noProof/>
          <w:lang w:eastAsia="ko-KR"/>
        </w:rPr>
        <w:t>3&gt;</w:t>
      </w:r>
      <w:r w:rsidRPr="003541C3">
        <w:rPr>
          <w:noProof/>
          <w:lang w:eastAsia="ko-KR"/>
        </w:rPr>
        <w:tab/>
        <w:t>instruct the physical layer to generate acknowledgement(s) of the data in this TB.</w:t>
      </w:r>
    </w:p>
    <w:p w14:paraId="2AA44D1E" w14:textId="77777777" w:rsidR="00DB0817" w:rsidRPr="003541C3" w:rsidRDefault="00DB0817" w:rsidP="00DB0817">
      <w:pPr>
        <w:pStyle w:val="B2"/>
        <w:rPr>
          <w:noProof/>
        </w:rPr>
      </w:pPr>
      <w:r w:rsidRPr="003541C3">
        <w:rPr>
          <w:noProof/>
          <w:lang w:eastAsia="ko-KR"/>
        </w:rPr>
        <w:t>2&gt;</w:t>
      </w:r>
      <w:r w:rsidRPr="003541C3">
        <w:rPr>
          <w:noProof/>
          <w:lang w:eastAsia="ko-KR"/>
        </w:rPr>
        <w:tab/>
        <w:t>else:</w:t>
      </w:r>
    </w:p>
    <w:p w14:paraId="7C2F30B1" w14:textId="77777777" w:rsidR="00DB0817" w:rsidRPr="003541C3" w:rsidRDefault="00DB0817" w:rsidP="00DB0817">
      <w:pPr>
        <w:pStyle w:val="B3"/>
        <w:rPr>
          <w:noProof/>
          <w:lang w:eastAsia="ko-KR"/>
        </w:rPr>
      </w:pPr>
      <w:r w:rsidRPr="003541C3">
        <w:rPr>
          <w:noProof/>
          <w:lang w:eastAsia="ko-KR"/>
        </w:rPr>
        <w:t>3&gt;</w:t>
      </w:r>
      <w:r w:rsidRPr="003541C3">
        <w:rPr>
          <w:noProof/>
        </w:rPr>
        <w:tab/>
        <w:t>not instruct the physical layer to generate acknowledgement(s) of the data in this TB</w:t>
      </w:r>
      <w:r w:rsidRPr="003541C3">
        <w:rPr>
          <w:noProof/>
          <w:lang w:eastAsia="ko-KR"/>
        </w:rPr>
        <w:t>.</w:t>
      </w:r>
    </w:p>
    <w:p w14:paraId="396BEA5E" w14:textId="77777777" w:rsidR="00DB0817" w:rsidRPr="003541C3" w:rsidRDefault="00DB0817" w:rsidP="00DB0817">
      <w:pPr>
        <w:pStyle w:val="B1"/>
        <w:rPr>
          <w:noProof/>
        </w:rPr>
      </w:pPr>
      <w:r w:rsidRPr="003541C3">
        <w:rPr>
          <w:noProof/>
          <w:lang w:eastAsia="ko-KR"/>
        </w:rPr>
        <w:t>1&gt;</w:t>
      </w:r>
      <w:r w:rsidRPr="003541C3">
        <w:rPr>
          <w:noProof/>
        </w:rPr>
        <w:tab/>
        <w:t>else:</w:t>
      </w:r>
    </w:p>
    <w:p w14:paraId="7C0AD98F" w14:textId="77777777" w:rsidR="00DB0817" w:rsidRPr="003541C3" w:rsidRDefault="00DB0817" w:rsidP="00DB0817">
      <w:pPr>
        <w:pStyle w:val="B2"/>
        <w:rPr>
          <w:noProof/>
        </w:rPr>
      </w:pPr>
      <w:r w:rsidRPr="003541C3">
        <w:rPr>
          <w:noProof/>
          <w:lang w:eastAsia="ko-KR"/>
        </w:rPr>
        <w:t>2&gt;</w:t>
      </w:r>
      <w:r w:rsidRPr="003541C3">
        <w:rPr>
          <w:noProof/>
        </w:rPr>
        <w:tab/>
        <w:t>instruct the physical layer to generate acknowledgement(s) of the data in this TB.</w:t>
      </w:r>
    </w:p>
    <w:p w14:paraId="474932BE" w14:textId="77777777" w:rsidR="00DB0817" w:rsidRPr="003541C3" w:rsidRDefault="00DB0817" w:rsidP="00DB0817">
      <w:pPr>
        <w:rPr>
          <w:noProof/>
        </w:rPr>
      </w:pPr>
      <w:r w:rsidRPr="003541C3">
        <w:rPr>
          <w:noProof/>
        </w:rPr>
        <w:t>The MAC entity shall ignore NDI received in all downlink assignments on PDCCH for its Temporary C-RNTI when determining if NDI on PDCCH for its C-RNTI has been toggled compared to the value in the previous transmission.</w:t>
      </w:r>
    </w:p>
    <w:p w14:paraId="5E2C7D29" w14:textId="77777777" w:rsidR="00DB0817" w:rsidRPr="003541C3" w:rsidRDefault="00DB0817" w:rsidP="00DB0817">
      <w:pPr>
        <w:pStyle w:val="NO"/>
        <w:rPr>
          <w:lang w:eastAsia="ko-KR"/>
        </w:rPr>
      </w:pPr>
      <w:r w:rsidRPr="003541C3">
        <w:rPr>
          <w:noProof/>
        </w:rPr>
        <w:t>NOTE:</w:t>
      </w:r>
      <w:r w:rsidRPr="003541C3">
        <w:rPr>
          <w:noProof/>
        </w:rPr>
        <w:tab/>
        <w:t>If the MAC entity receives a retransmission with a TB size different from the last TB size signalled for this TB, the UE behavior is left up to UE implementation.</w:t>
      </w:r>
    </w:p>
    <w:bookmarkEnd w:id="1"/>
    <w:p w14:paraId="68C9CD36" w14:textId="77777777" w:rsidR="001E41F3" w:rsidRDefault="001E41F3">
      <w:pPr>
        <w:rPr>
          <w:noProof/>
          <w:lang w:eastAsia="zh-CN"/>
        </w:rPr>
      </w:pPr>
    </w:p>
    <w:p w14:paraId="24E18691" w14:textId="77777777" w:rsidR="00673C10" w:rsidRPr="003541C3" w:rsidRDefault="00673C10" w:rsidP="00673C10">
      <w:pPr>
        <w:pStyle w:val="Heading2"/>
        <w:rPr>
          <w:lang w:eastAsia="ko-KR"/>
        </w:rPr>
      </w:pPr>
      <w:r w:rsidRPr="003541C3">
        <w:rPr>
          <w:lang w:eastAsia="ko-KR"/>
        </w:rPr>
        <w:t>5.7b</w:t>
      </w:r>
      <w:r w:rsidRPr="003541C3">
        <w:rPr>
          <w:lang w:eastAsia="ko-KR"/>
        </w:rPr>
        <w:tab/>
        <w:t>Discontinuous Reception (DRX) for MBS Multicast</w:t>
      </w:r>
    </w:p>
    <w:p w14:paraId="7AF43806" w14:textId="77777777" w:rsidR="00673C10" w:rsidRPr="003541C3" w:rsidRDefault="00673C10" w:rsidP="00673C10">
      <w:pPr>
        <w:rPr>
          <w:lang w:eastAsia="zh-CN"/>
        </w:rPr>
      </w:pPr>
      <w:r w:rsidRPr="003541C3">
        <w:t>For MBS multicast, the MAC entity may be configured by RRC with a DRX functionality per G-RNTI or per G-CS-RNTI that controls the UE's PDCCH monitoring activity for the MAC entity's</w:t>
      </w:r>
      <w:r w:rsidRPr="003541C3">
        <w:rPr>
          <w:rStyle w:val="apple-converted-space"/>
        </w:rPr>
        <w:t xml:space="preserve"> </w:t>
      </w:r>
      <w:r w:rsidRPr="003541C3">
        <w:t>G-RNTI(s)</w:t>
      </w:r>
      <w:r w:rsidRPr="003541C3">
        <w:rPr>
          <w:rStyle w:val="apple-converted-space"/>
        </w:rPr>
        <w:t xml:space="preserve"> </w:t>
      </w:r>
      <w:r w:rsidRPr="003541C3">
        <w:t>and G-CS-RNTI(s)</w:t>
      </w:r>
      <w:r w:rsidRPr="003541C3">
        <w:rPr>
          <w:lang w:eastAsia="zh-CN"/>
        </w:rPr>
        <w:t xml:space="preserve"> as specified in TS 38.331 [5]</w:t>
      </w:r>
      <w:r w:rsidRPr="003541C3">
        <w:t xml:space="preserve">. When </w:t>
      </w:r>
      <w:r w:rsidRPr="003541C3">
        <w:rPr>
          <w:lang w:eastAsia="zh-CN"/>
        </w:rPr>
        <w:t>in RRC_CONNECTED</w:t>
      </w:r>
      <w:r w:rsidRPr="003541C3">
        <w:t>,</w:t>
      </w:r>
      <w:r w:rsidRPr="003541C3">
        <w:rPr>
          <w:lang w:eastAsia="zh-CN"/>
        </w:rPr>
        <w:t xml:space="preserve"> if multicast DRX is configured for a G-RNTI or G-CS-RNTI,</w:t>
      </w:r>
      <w:r w:rsidRPr="003541C3">
        <w:t xml:space="preserve"> the MAC entity is allowed to monitor the PDCCH </w:t>
      </w:r>
      <w:r w:rsidRPr="003541C3">
        <w:rPr>
          <w:lang w:eastAsia="zh-CN"/>
        </w:rPr>
        <w:t xml:space="preserve">for this G-RNTI or G-CS-RNTI </w:t>
      </w:r>
      <w:r w:rsidRPr="003541C3">
        <w:t>discontinuously using the multicast DRX operation specified in this clause</w:t>
      </w:r>
      <w:r w:rsidRPr="003541C3">
        <w:rPr>
          <w:lang w:eastAsia="zh-CN"/>
        </w:rPr>
        <w:t>; otherwise the MAC entity monitors the PDCCH for this G-RNTI or G-CS-RNTI as specified in TS 38.213 [6]</w:t>
      </w:r>
      <w:r w:rsidRPr="003541C3">
        <w:t xml:space="preserve">. When </w:t>
      </w:r>
      <w:r w:rsidRPr="003541C3">
        <w:rPr>
          <w:lang w:eastAsia="zh-CN"/>
        </w:rPr>
        <w:t>in RRC_INACTIVE</w:t>
      </w:r>
      <w:r w:rsidRPr="003541C3">
        <w:t>,</w:t>
      </w:r>
      <w:r w:rsidRPr="003541C3">
        <w:rPr>
          <w:lang w:eastAsia="zh-CN"/>
        </w:rPr>
        <w:t xml:space="preserve"> if the UE is configured to receive multicast in RRC_INACTIVE and multicast DRX is configured for a G-RNTI,</w:t>
      </w:r>
      <w:r w:rsidRPr="003541C3">
        <w:t xml:space="preserve"> the MAC entity is allowed to monitor the PDCCH </w:t>
      </w:r>
      <w:r w:rsidRPr="003541C3">
        <w:rPr>
          <w:lang w:eastAsia="zh-CN"/>
        </w:rPr>
        <w:t xml:space="preserve">for this G-RNTI </w:t>
      </w:r>
      <w:r w:rsidRPr="003541C3">
        <w:t>discontinuously using the multicast DRX operation specified in this clause</w:t>
      </w:r>
      <w:r w:rsidRPr="003541C3">
        <w:rPr>
          <w:lang w:eastAsia="zh-CN"/>
        </w:rPr>
        <w:t>; otherwise the MAC entity monitors the PDCCH for this G-RNTI as specified in TS 38.213 [6]</w:t>
      </w:r>
      <w:r w:rsidRPr="003541C3">
        <w:t xml:space="preserve">. The multicast DRX operation specified in this </w:t>
      </w:r>
      <w:r w:rsidRPr="003541C3">
        <w:lastRenderedPageBreak/>
        <w:t>clause is performed independently for eac</w:t>
      </w:r>
      <w:r w:rsidRPr="003541C3">
        <w:rPr>
          <w:lang w:eastAsia="zh-CN"/>
        </w:rPr>
        <w:t>h G-RNTI or G-CS-RNTI and independently from the DRX operation specified in clauses 5.7 and 5.7a.</w:t>
      </w:r>
    </w:p>
    <w:p w14:paraId="061625BC" w14:textId="77777777" w:rsidR="00673C10" w:rsidRPr="003541C3" w:rsidRDefault="00673C10" w:rsidP="00673C10">
      <w:pPr>
        <w:rPr>
          <w:lang w:eastAsia="ko-KR"/>
        </w:rPr>
      </w:pPr>
      <w:r w:rsidRPr="003541C3">
        <w:rPr>
          <w:lang w:eastAsia="ko-KR"/>
        </w:rPr>
        <w:t xml:space="preserve">RRC controls </w:t>
      </w:r>
      <w:r w:rsidRPr="003541C3">
        <w:t xml:space="preserve">multicast </w:t>
      </w:r>
      <w:r w:rsidRPr="003541C3">
        <w:rPr>
          <w:lang w:eastAsia="ko-KR"/>
        </w:rPr>
        <w:t>DRX operation per G-RNTI or per G-CS-RNTI by configuring the following parameters:</w:t>
      </w:r>
    </w:p>
    <w:p w14:paraId="1AB251D3"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drx-onDurationTimerPTM</w:t>
      </w:r>
      <w:r w:rsidRPr="003541C3">
        <w:rPr>
          <w:lang w:eastAsia="ko-KR"/>
        </w:rPr>
        <w:t>: the duration at the beginning of a DRX cycle;</w:t>
      </w:r>
    </w:p>
    <w:p w14:paraId="45F9CBCA"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drx-SlotOffsetPTM</w:t>
      </w:r>
      <w:r w:rsidRPr="003541C3">
        <w:rPr>
          <w:lang w:eastAsia="ko-KR"/>
        </w:rPr>
        <w:t xml:space="preserve">: the delay before starting the </w:t>
      </w:r>
      <w:r w:rsidRPr="003541C3">
        <w:rPr>
          <w:i/>
          <w:lang w:eastAsia="ko-KR"/>
        </w:rPr>
        <w:t>drx-onDurationTimerPTM</w:t>
      </w:r>
      <w:r w:rsidRPr="003541C3">
        <w:rPr>
          <w:lang w:eastAsia="ko-KR"/>
        </w:rPr>
        <w:t>;</w:t>
      </w:r>
    </w:p>
    <w:p w14:paraId="1B0BF0CE"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drx-InactivityTimerPTM</w:t>
      </w:r>
      <w:r w:rsidRPr="003541C3">
        <w:rPr>
          <w:lang w:eastAsia="ko-KR"/>
        </w:rPr>
        <w:t xml:space="preserve">: the duration after the PDCCH occasion in which a PDCCH indicates a new DL </w:t>
      </w:r>
      <w:r w:rsidRPr="003541C3">
        <w:t xml:space="preserve">multicast </w:t>
      </w:r>
      <w:r w:rsidRPr="003541C3">
        <w:rPr>
          <w:lang w:eastAsia="ko-KR"/>
        </w:rPr>
        <w:t>transmission for the MAC entity;</w:t>
      </w:r>
    </w:p>
    <w:p w14:paraId="3421E24F"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w:t>
      </w:r>
      <w:r w:rsidRPr="003541C3">
        <w:rPr>
          <w:i/>
          <w:lang w:eastAsia="zh-CN"/>
        </w:rPr>
        <w:t>Long</w:t>
      </w:r>
      <w:r w:rsidRPr="003541C3">
        <w:rPr>
          <w:i/>
          <w:lang w:eastAsia="ko-KR"/>
        </w:rPr>
        <w:t>CycleStartOffsetPTM</w:t>
      </w:r>
      <w:r w:rsidRPr="003541C3">
        <w:rPr>
          <w:lang w:eastAsia="ko-KR"/>
        </w:rPr>
        <w:t xml:space="preserve">: the long DRX cycle </w:t>
      </w:r>
      <w:r w:rsidRPr="003541C3">
        <w:rPr>
          <w:i/>
          <w:lang w:eastAsia="ko-KR"/>
        </w:rPr>
        <w:t>drx-LongCycle-PTM</w:t>
      </w:r>
      <w:r w:rsidRPr="003541C3">
        <w:rPr>
          <w:lang w:eastAsia="ko-KR"/>
        </w:rPr>
        <w:t xml:space="preserve"> and </w:t>
      </w:r>
      <w:r w:rsidRPr="003541C3">
        <w:rPr>
          <w:i/>
          <w:lang w:eastAsia="ko-KR"/>
        </w:rPr>
        <w:t>drx-StartOffset-PTM</w:t>
      </w:r>
      <w:r w:rsidRPr="003541C3">
        <w:rPr>
          <w:lang w:eastAsia="ko-KR"/>
        </w:rPr>
        <w:t xml:space="preserve"> which defines the subframe where the long DRX cycle starts;</w:t>
      </w:r>
    </w:p>
    <w:p w14:paraId="12F3B184"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drx-RetransmissionTimerDL-PTM</w:t>
      </w:r>
      <w:r w:rsidRPr="003541C3">
        <w:rPr>
          <w:lang w:eastAsia="ko-KR"/>
        </w:rPr>
        <w:t xml:space="preserve"> (per DL HARQ process for MBS multicast): the maximum duration until a DL </w:t>
      </w:r>
      <w:r w:rsidRPr="003541C3">
        <w:t xml:space="preserve">multicast </w:t>
      </w:r>
      <w:r w:rsidRPr="003541C3">
        <w:rPr>
          <w:lang w:eastAsia="ko-KR"/>
        </w:rPr>
        <w:t>retransmission is received;</w:t>
      </w:r>
    </w:p>
    <w:p w14:paraId="29EDCD00" w14:textId="77777777" w:rsidR="00673C10" w:rsidRPr="003541C3" w:rsidRDefault="00673C10" w:rsidP="00673C10">
      <w:pPr>
        <w:pStyle w:val="B1"/>
        <w:rPr>
          <w:lang w:eastAsia="ko-KR"/>
        </w:rPr>
      </w:pPr>
      <w:r w:rsidRPr="003541C3">
        <w:rPr>
          <w:lang w:eastAsia="ko-KR"/>
        </w:rPr>
        <w:t>-</w:t>
      </w:r>
      <w:r w:rsidRPr="003541C3">
        <w:rPr>
          <w:lang w:eastAsia="ko-KR"/>
        </w:rPr>
        <w:tab/>
      </w:r>
      <w:r w:rsidRPr="003541C3">
        <w:rPr>
          <w:i/>
          <w:lang w:eastAsia="ko-KR"/>
        </w:rPr>
        <w:t>drx-HARQ-RTT-TimerDL-PTM</w:t>
      </w:r>
      <w:r w:rsidRPr="003541C3">
        <w:rPr>
          <w:lang w:eastAsia="ko-KR"/>
        </w:rPr>
        <w:t xml:space="preserve"> (per DL HARQ process for MBS multicast): the minimum duration before a DL </w:t>
      </w:r>
      <w:r w:rsidRPr="003541C3">
        <w:t xml:space="preserve">multicast </w:t>
      </w:r>
      <w:r w:rsidRPr="003541C3">
        <w:rPr>
          <w:lang w:eastAsia="ko-KR"/>
        </w:rPr>
        <w:t>assignment for HARQ retransmission is expected by the MAC entity.</w:t>
      </w:r>
    </w:p>
    <w:p w14:paraId="22DE4DBF" w14:textId="77777777" w:rsidR="00673C10" w:rsidRPr="003541C3" w:rsidRDefault="00673C10" w:rsidP="00673C10">
      <w:r w:rsidRPr="003541C3">
        <w:t xml:space="preserve">When multicast DRX is configured </w:t>
      </w:r>
      <w:r w:rsidRPr="003541C3">
        <w:rPr>
          <w:lang w:eastAsia="zh-CN"/>
        </w:rPr>
        <w:t>for a G-RNTI or G-CS-RNTI</w:t>
      </w:r>
      <w:r w:rsidRPr="003541C3">
        <w:t>, the Active Time includes the time while:</w:t>
      </w:r>
    </w:p>
    <w:p w14:paraId="45595C92" w14:textId="77777777" w:rsidR="00673C10" w:rsidRPr="003541C3" w:rsidRDefault="00673C10" w:rsidP="00673C10">
      <w:pPr>
        <w:pStyle w:val="B1"/>
      </w:pPr>
      <w:r w:rsidRPr="003541C3">
        <w:t>-</w:t>
      </w:r>
      <w:r w:rsidRPr="003541C3">
        <w:tab/>
      </w:r>
      <w:r w:rsidRPr="003541C3">
        <w:rPr>
          <w:i/>
        </w:rPr>
        <w:t>drx-onDurationTimerPTM</w:t>
      </w:r>
      <w:r w:rsidRPr="003541C3">
        <w:t xml:space="preserve"> or </w:t>
      </w:r>
      <w:r w:rsidRPr="003541C3">
        <w:rPr>
          <w:i/>
        </w:rPr>
        <w:t>drx-InactivityTimerPTM</w:t>
      </w:r>
      <w:r w:rsidRPr="003541C3">
        <w:t xml:space="preserve"> or </w:t>
      </w:r>
      <w:r w:rsidRPr="003541C3">
        <w:rPr>
          <w:i/>
        </w:rPr>
        <w:t>drx-RetransmissionTimerDL-PTM</w:t>
      </w:r>
      <w:r w:rsidRPr="003541C3">
        <w:t xml:space="preserve"> for this G-RNTI or G-CS-RNTI is running.</w:t>
      </w:r>
    </w:p>
    <w:p w14:paraId="1041321F" w14:textId="77777777" w:rsidR="00673C10" w:rsidRPr="003541C3" w:rsidRDefault="00673C10" w:rsidP="00673C10">
      <w:pPr>
        <w:rPr>
          <w:lang w:eastAsia="ko-KR"/>
        </w:rPr>
      </w:pPr>
      <w:r w:rsidRPr="003541C3">
        <w:rPr>
          <w:lang w:eastAsia="ko-KR"/>
        </w:rPr>
        <w:t>When multicast DRX is not configured</w:t>
      </w:r>
      <w:r w:rsidRPr="003541C3">
        <w:rPr>
          <w:lang w:eastAsia="zh-CN"/>
        </w:rPr>
        <w:t xml:space="preserve"> for a G-RNTI or G-CS-RNTI,</w:t>
      </w:r>
      <w:r w:rsidRPr="003541C3">
        <w:t xml:space="preserve"> and the </w:t>
      </w:r>
      <w:r w:rsidRPr="003541C3">
        <w:rPr>
          <w:i/>
        </w:rPr>
        <w:t>cfr-ConfigMulticast</w:t>
      </w:r>
      <w:r w:rsidRPr="003541C3">
        <w:t xml:space="preserve"> is configured for at least one of the active BWP(s) of the Serving Cell(s),</w:t>
      </w:r>
      <w:r w:rsidRPr="003541C3">
        <w:rPr>
          <w:lang w:eastAsia="zh-CN"/>
        </w:rPr>
        <w:t xml:space="preserve"> and </w:t>
      </w:r>
      <w:r w:rsidRPr="003541C3">
        <w:rPr>
          <w:lang w:eastAsia="ko-KR"/>
        </w:rPr>
        <w:t>unicast DRX is configured, the MAC entity shall for this G-RNTI or G-CS-RNTI:</w:t>
      </w:r>
    </w:p>
    <w:p w14:paraId="302C8403" w14:textId="77777777" w:rsidR="00673C10" w:rsidRPr="003541C3" w:rsidRDefault="00673C10" w:rsidP="00673C10">
      <w:pPr>
        <w:pStyle w:val="B1"/>
        <w:rPr>
          <w:lang w:eastAsia="ko-KR"/>
        </w:rPr>
      </w:pPr>
      <w:r w:rsidRPr="003541C3">
        <w:rPr>
          <w:lang w:eastAsia="ko-KR"/>
        </w:rPr>
        <w:t>1&gt;</w:t>
      </w:r>
      <w:r w:rsidRPr="003541C3">
        <w:rPr>
          <w:lang w:eastAsia="ko-KR"/>
        </w:rPr>
        <w:tab/>
        <w:t>monitor the PDCCH as specified in TS 38.213 [6];</w:t>
      </w:r>
    </w:p>
    <w:p w14:paraId="36D13C22" w14:textId="77777777" w:rsidR="00673C10" w:rsidRPr="003541C3" w:rsidRDefault="00673C10" w:rsidP="00673C10">
      <w:pPr>
        <w:pStyle w:val="B1"/>
        <w:rPr>
          <w:lang w:eastAsia="ko-KR"/>
        </w:rPr>
      </w:pPr>
      <w:r w:rsidRPr="003541C3">
        <w:rPr>
          <w:lang w:eastAsia="ko-KR"/>
        </w:rPr>
        <w:t>1&gt;</w:t>
      </w:r>
      <w:r w:rsidRPr="003541C3">
        <w:rPr>
          <w:lang w:eastAsia="ko-KR"/>
        </w:rPr>
        <w:tab/>
        <w:t xml:space="preserve">if </w:t>
      </w:r>
      <w:r w:rsidRPr="003541C3">
        <w:rPr>
          <w:lang w:eastAsia="zh-CN"/>
        </w:rPr>
        <w:t xml:space="preserve">the PDCCH indicates a DL multicast transmission; </w:t>
      </w:r>
      <w:r w:rsidRPr="003541C3">
        <w:rPr>
          <w:lang w:eastAsia="ko-KR"/>
        </w:rPr>
        <w:t>or</w:t>
      </w:r>
    </w:p>
    <w:p w14:paraId="13FCC46A" w14:textId="77777777" w:rsidR="00673C10" w:rsidRPr="003541C3" w:rsidRDefault="00673C10" w:rsidP="00673C10">
      <w:pPr>
        <w:pStyle w:val="B1"/>
        <w:rPr>
          <w:lang w:eastAsia="ko-KR"/>
        </w:rPr>
      </w:pPr>
      <w:r w:rsidRPr="003541C3">
        <w:rPr>
          <w:lang w:eastAsia="ko-KR"/>
        </w:rPr>
        <w:t>1&gt;</w:t>
      </w:r>
      <w:r w:rsidRPr="003541C3">
        <w:rPr>
          <w:lang w:eastAsia="ko-KR"/>
        </w:rPr>
        <w:tab/>
        <w:t>if a MAC PDU is received in a configured downlink</w:t>
      </w:r>
      <w:r w:rsidRPr="003541C3">
        <w:rPr>
          <w:lang w:eastAsia="zh-CN"/>
        </w:rPr>
        <w:t xml:space="preserve"> multicast</w:t>
      </w:r>
      <w:r w:rsidRPr="003541C3">
        <w:rPr>
          <w:lang w:eastAsia="ko-KR"/>
        </w:rPr>
        <w:t xml:space="preserve"> assignment:</w:t>
      </w:r>
    </w:p>
    <w:p w14:paraId="6307C4BD" w14:textId="77777777" w:rsidR="00673C10" w:rsidRPr="003541C3" w:rsidRDefault="00673C10" w:rsidP="00673C10">
      <w:pPr>
        <w:pStyle w:val="B2"/>
      </w:pPr>
      <w:r w:rsidRPr="003541C3">
        <w:rPr>
          <w:lang w:eastAsia="ko-KR"/>
        </w:rPr>
        <w:t>2&gt;</w:t>
      </w:r>
      <w:r w:rsidRPr="003541C3">
        <w:rPr>
          <w:lang w:eastAsia="ko-KR"/>
        </w:rPr>
        <w:tab/>
        <w:t xml:space="preserve">stop the </w:t>
      </w:r>
      <w:r w:rsidRPr="003541C3">
        <w:rPr>
          <w:i/>
          <w:lang w:eastAsia="ko-KR"/>
        </w:rPr>
        <w:t>drx-RetransmissionTimerDL</w:t>
      </w:r>
      <w:r w:rsidRPr="003541C3">
        <w:rPr>
          <w:lang w:eastAsia="ko-KR"/>
        </w:rPr>
        <w:t xml:space="preserve"> for the corresponding HARQ process.</w:t>
      </w:r>
    </w:p>
    <w:p w14:paraId="3C136346" w14:textId="77777777" w:rsidR="00673C10" w:rsidRPr="003541C3" w:rsidRDefault="00673C10" w:rsidP="00673C10">
      <w:pPr>
        <w:pStyle w:val="B1"/>
        <w:rPr>
          <w:lang w:eastAsia="ko-KR"/>
        </w:rPr>
      </w:pPr>
      <w:r w:rsidRPr="003541C3">
        <w:rPr>
          <w:lang w:eastAsia="ko-KR"/>
        </w:rPr>
        <w:t>1&gt;</w:t>
      </w:r>
      <w:r w:rsidRPr="003541C3">
        <w:rPr>
          <w:lang w:eastAsia="ko-KR"/>
        </w:rPr>
        <w:tab/>
        <w:t>if the PDCCH addressed to G-RNTI indicates a DL multicast transmission; or</w:t>
      </w:r>
    </w:p>
    <w:p w14:paraId="4ED43B63" w14:textId="77777777" w:rsidR="00673C10" w:rsidRPr="003541C3" w:rsidRDefault="00673C10" w:rsidP="00673C10">
      <w:pPr>
        <w:pStyle w:val="B1"/>
        <w:rPr>
          <w:lang w:eastAsia="ko-KR"/>
        </w:rPr>
      </w:pPr>
      <w:r w:rsidRPr="003541C3">
        <w:rPr>
          <w:lang w:eastAsia="ko-KR"/>
        </w:rPr>
        <w:t>1&gt;</w:t>
      </w:r>
      <w:r w:rsidRPr="003541C3">
        <w:rPr>
          <w:lang w:eastAsia="ko-KR"/>
        </w:rPr>
        <w:tab/>
        <w:t>if the PDCCH addressed to G-CS-RNTI indicates a DL multicast transmission and CS-RNTI is configured; or</w:t>
      </w:r>
    </w:p>
    <w:p w14:paraId="3EF71F54" w14:textId="77777777" w:rsidR="00673C10" w:rsidRPr="003541C3" w:rsidRDefault="00673C10" w:rsidP="00673C10">
      <w:pPr>
        <w:pStyle w:val="B1"/>
        <w:rPr>
          <w:lang w:eastAsia="ko-KR"/>
        </w:rPr>
      </w:pPr>
      <w:r w:rsidRPr="003541C3">
        <w:rPr>
          <w:lang w:eastAsia="ko-KR"/>
        </w:rPr>
        <w:t>1&gt;</w:t>
      </w:r>
      <w:r w:rsidRPr="003541C3">
        <w:rPr>
          <w:lang w:eastAsia="ko-KR"/>
        </w:rPr>
        <w:tab/>
        <w:t>if a MAC PDU is received in a configured downlink multicast assignment and CS-RNTI is configured:</w:t>
      </w:r>
    </w:p>
    <w:p w14:paraId="2979B59B" w14:textId="77777777" w:rsidR="00673C10" w:rsidRPr="003541C3" w:rsidRDefault="00673C10" w:rsidP="00673C10">
      <w:pPr>
        <w:pStyle w:val="B2"/>
        <w:rPr>
          <w:lang w:eastAsia="ko-KR"/>
        </w:rPr>
      </w:pPr>
      <w:r w:rsidRPr="003541C3">
        <w:rPr>
          <w:lang w:eastAsia="ko-KR"/>
        </w:rPr>
        <w:t>2&gt;</w:t>
      </w:r>
      <w:r w:rsidRPr="003541C3">
        <w:rPr>
          <w:lang w:eastAsia="ko-KR"/>
        </w:rPr>
        <w:tab/>
        <w:t>if the first HARQ-ACK reporting mode (i.e. ack-nack) is used as specified in TS 38.213 [6]; and</w:t>
      </w:r>
    </w:p>
    <w:p w14:paraId="3D38B7DA" w14:textId="77777777" w:rsidR="00673C10" w:rsidRPr="003541C3" w:rsidRDefault="00673C10" w:rsidP="00673C10">
      <w:pPr>
        <w:pStyle w:val="B2"/>
        <w:rPr>
          <w:lang w:eastAsia="ko-KR"/>
        </w:rPr>
      </w:pPr>
      <w:r w:rsidRPr="003541C3">
        <w:rPr>
          <w:lang w:eastAsia="ko-KR"/>
        </w:rPr>
        <w:t>2&gt;</w:t>
      </w:r>
      <w:r w:rsidRPr="003541C3">
        <w:rPr>
          <w:lang w:eastAsia="ko-KR"/>
        </w:rPr>
        <w:tab/>
        <w:t>if HARQ feedback is enabled:</w:t>
      </w:r>
    </w:p>
    <w:p w14:paraId="43F1F70B" w14:textId="77777777" w:rsidR="00673C10" w:rsidRPr="003541C3" w:rsidRDefault="00673C10" w:rsidP="00673C10">
      <w:pPr>
        <w:pStyle w:val="B3"/>
        <w:rPr>
          <w:lang w:eastAsia="ko-KR"/>
        </w:rPr>
      </w:pPr>
      <w:r w:rsidRPr="003541C3">
        <w:rPr>
          <w:lang w:eastAsia="ko-KR"/>
        </w:rPr>
        <w:t>3&gt;</w:t>
      </w:r>
      <w:r w:rsidRPr="003541C3">
        <w:rPr>
          <w:lang w:eastAsia="ko-KR"/>
        </w:rPr>
        <w:tab/>
        <w:t xml:space="preserve">start the </w:t>
      </w:r>
      <w:r w:rsidRPr="003541C3">
        <w:rPr>
          <w:i/>
          <w:lang w:eastAsia="ko-KR"/>
        </w:rPr>
        <w:t>drx-HARQ-RTT-TimerDL</w:t>
      </w:r>
      <w:r w:rsidRPr="003541C3">
        <w:rPr>
          <w:lang w:eastAsia="ko-KR"/>
        </w:rPr>
        <w:t xml:space="preserve"> for the corresponding HARQ process in the first symbol after the end of the corresponding transmission carrying the DL HARQ feedback.</w:t>
      </w:r>
    </w:p>
    <w:p w14:paraId="349F3A76" w14:textId="765B38FE" w:rsidR="00673C10" w:rsidRPr="003541C3" w:rsidRDefault="00673C10" w:rsidP="00673C10">
      <w:pPr>
        <w:rPr>
          <w:lang w:eastAsia="ko-KR"/>
        </w:rPr>
      </w:pPr>
      <w:r w:rsidRPr="003541C3">
        <w:rPr>
          <w:lang w:eastAsia="ko-KR"/>
        </w:rPr>
        <w:t xml:space="preserve">When </w:t>
      </w:r>
      <w:r w:rsidRPr="003541C3">
        <w:t xml:space="preserve">multicast </w:t>
      </w:r>
      <w:r w:rsidRPr="003541C3">
        <w:rPr>
          <w:lang w:eastAsia="ko-KR"/>
        </w:rPr>
        <w:t xml:space="preserve">DRX is configured for a G-RNTI or G-CS-RNTI, </w:t>
      </w:r>
      <w:r w:rsidRPr="003541C3">
        <w:t xml:space="preserve">and the </w:t>
      </w:r>
      <w:r w:rsidRPr="003541C3">
        <w:rPr>
          <w:i/>
        </w:rPr>
        <w:t>cfr-ConfigMulticast</w:t>
      </w:r>
      <w:r w:rsidRPr="003541C3">
        <w:t xml:space="preserve"> is configured for at least one of the active BWP(s) of the Serving Cell(s), </w:t>
      </w:r>
      <w:ins w:id="3" w:author="Apple - Fangli" w:date="2024-03-01T12:02:00Z">
        <w:r>
          <w:rPr>
            <w:rFonts w:hint="eastAsia"/>
          </w:rPr>
          <w:t xml:space="preserve">or </w:t>
        </w:r>
        <w:r w:rsidRPr="005D0817">
          <w:rPr>
            <w:lang w:val="en-US"/>
          </w:rPr>
          <w:t xml:space="preserve">when </w:t>
        </w:r>
      </w:ins>
      <w:ins w:id="4" w:author="Apple - Fangli" w:date="2024-03-01T12:11:00Z">
        <w:r w:rsidR="00366946">
          <w:rPr>
            <w:lang w:val="en-US"/>
          </w:rPr>
          <w:t xml:space="preserve">multicast </w:t>
        </w:r>
      </w:ins>
      <w:ins w:id="5" w:author="Apple - Fangli" w:date="2024-03-01T12:02:00Z">
        <w:r w:rsidRPr="005D0817">
          <w:rPr>
            <w:rFonts w:hint="eastAsia"/>
            <w:lang w:val="en-US" w:eastAsia="zh-CN"/>
          </w:rPr>
          <w:t>D</w:t>
        </w:r>
        <w:r w:rsidRPr="005D0817">
          <w:rPr>
            <w:lang w:val="en-US"/>
          </w:rPr>
          <w:t>RX is configured for a G-RNTI for multicast in RRC_INACTVE</w:t>
        </w:r>
        <w:r>
          <w:rPr>
            <w:rFonts w:hint="eastAsia"/>
            <w:lang w:val="en-US" w:eastAsia="zh-CN"/>
          </w:rPr>
          <w:t xml:space="preserve">, </w:t>
        </w:r>
      </w:ins>
      <w:r w:rsidRPr="003541C3">
        <w:rPr>
          <w:lang w:eastAsia="ko-KR"/>
        </w:rPr>
        <w:t>the MAC entity shall for this G-RNTI or G-CS-RNTI:</w:t>
      </w:r>
    </w:p>
    <w:p w14:paraId="5B92960F" w14:textId="77777777" w:rsidR="00673C10" w:rsidRPr="003541C3" w:rsidRDefault="00673C10" w:rsidP="00673C10">
      <w:pPr>
        <w:pStyle w:val="B1"/>
        <w:rPr>
          <w:lang w:eastAsia="ko-KR"/>
        </w:rPr>
      </w:pPr>
      <w:r w:rsidRPr="003541C3">
        <w:rPr>
          <w:lang w:eastAsia="ko-KR"/>
        </w:rPr>
        <w:t>1&gt;</w:t>
      </w:r>
      <w:r w:rsidRPr="003541C3">
        <w:rPr>
          <w:lang w:eastAsia="ko-KR"/>
        </w:rPr>
        <w:tab/>
        <w:t>if a MAC PDU is received in a configured downlink</w:t>
      </w:r>
      <w:r w:rsidRPr="003541C3">
        <w:t xml:space="preserve"> multicast</w:t>
      </w:r>
      <w:r w:rsidRPr="003541C3">
        <w:rPr>
          <w:lang w:eastAsia="ko-KR"/>
        </w:rPr>
        <w:t xml:space="preserve"> assignment:</w:t>
      </w:r>
    </w:p>
    <w:p w14:paraId="2193AB72" w14:textId="77777777" w:rsidR="00673C10" w:rsidRPr="003541C3" w:rsidRDefault="00673C10" w:rsidP="00673C10">
      <w:pPr>
        <w:pStyle w:val="B2"/>
        <w:rPr>
          <w:lang w:eastAsia="ko-KR"/>
        </w:rPr>
      </w:pPr>
      <w:r w:rsidRPr="003541C3">
        <w:rPr>
          <w:lang w:eastAsia="ko-KR"/>
        </w:rPr>
        <w:t>2&gt;</w:t>
      </w:r>
      <w:r w:rsidRPr="003541C3">
        <w:rPr>
          <w:lang w:eastAsia="ko-KR"/>
        </w:rPr>
        <w:tab/>
        <w:t>if HARQ feedback is enabled:</w:t>
      </w:r>
    </w:p>
    <w:p w14:paraId="392500C4" w14:textId="77777777" w:rsidR="00673C10" w:rsidRPr="003541C3" w:rsidRDefault="00673C10" w:rsidP="00673C10">
      <w:pPr>
        <w:pStyle w:val="B3"/>
        <w:rPr>
          <w:lang w:eastAsia="ko-KR"/>
        </w:rPr>
      </w:pPr>
      <w:r w:rsidRPr="003541C3">
        <w:rPr>
          <w:lang w:eastAsia="ko-KR"/>
        </w:rPr>
        <w:t>3&gt;</w:t>
      </w:r>
      <w:r w:rsidRPr="003541C3">
        <w:rPr>
          <w:lang w:eastAsia="ko-KR"/>
        </w:rPr>
        <w:tab/>
        <w:t xml:space="preserve">start the </w:t>
      </w:r>
      <w:r w:rsidRPr="003541C3">
        <w:rPr>
          <w:i/>
          <w:lang w:eastAsia="ko-KR"/>
        </w:rPr>
        <w:t>drx-HARQ-RTT-TimerDL-PTM</w:t>
      </w:r>
      <w:r w:rsidRPr="003541C3">
        <w:rPr>
          <w:lang w:eastAsia="ko-KR"/>
        </w:rPr>
        <w:t xml:space="preserve"> for the corresponding HARQ process in the first symbol after the end of the corresponding</w:t>
      </w:r>
      <w:r w:rsidRPr="003541C3">
        <w:t xml:space="preserve"> </w:t>
      </w:r>
      <w:r w:rsidRPr="003541C3">
        <w:rPr>
          <w:lang w:eastAsia="ko-KR"/>
        </w:rPr>
        <w:t>transmission carrying the DL HARQ feedback;</w:t>
      </w:r>
    </w:p>
    <w:p w14:paraId="5B9B3C90" w14:textId="77777777" w:rsidR="00673C10" w:rsidRPr="003541C3" w:rsidRDefault="00673C10" w:rsidP="00673C10">
      <w:pPr>
        <w:pStyle w:val="B3"/>
        <w:rPr>
          <w:lang w:eastAsia="ko-KR"/>
        </w:rPr>
      </w:pPr>
      <w:r w:rsidRPr="003541C3">
        <w:rPr>
          <w:lang w:eastAsia="ko-KR"/>
        </w:rPr>
        <w:t>3&gt;</w:t>
      </w:r>
      <w:r w:rsidRPr="003541C3">
        <w:rPr>
          <w:lang w:eastAsia="ko-KR"/>
        </w:rPr>
        <w:tab/>
        <w:t>if the first HARQ-ACK reporting mode (i.e. ack-nack) is used as specified in TS 38.213 [6]; and</w:t>
      </w:r>
    </w:p>
    <w:p w14:paraId="6D6F4696" w14:textId="77777777" w:rsidR="00673C10" w:rsidRPr="003541C3" w:rsidRDefault="00673C10" w:rsidP="00673C10">
      <w:pPr>
        <w:pStyle w:val="B3"/>
        <w:rPr>
          <w:rFonts w:eastAsia="Malgun Gothic"/>
          <w:lang w:eastAsia="ko-KR"/>
        </w:rPr>
      </w:pPr>
      <w:r w:rsidRPr="003541C3">
        <w:rPr>
          <w:lang w:eastAsia="ko-KR"/>
        </w:rPr>
        <w:t>3&gt;</w:t>
      </w:r>
      <w:r w:rsidRPr="003541C3">
        <w:rPr>
          <w:lang w:eastAsia="ko-KR"/>
        </w:rPr>
        <w:tab/>
        <w:t>if CS-RNTI is configured:</w:t>
      </w:r>
    </w:p>
    <w:p w14:paraId="60F3E65F" w14:textId="77777777" w:rsidR="00673C10" w:rsidRPr="003541C3" w:rsidRDefault="00673C10" w:rsidP="00673C10">
      <w:pPr>
        <w:pStyle w:val="B4"/>
        <w:rPr>
          <w:rFonts w:eastAsia="Malgun Gothic"/>
          <w:lang w:eastAsia="ko-KR"/>
        </w:rPr>
      </w:pPr>
      <w:r w:rsidRPr="003541C3">
        <w:rPr>
          <w:lang w:eastAsia="ko-KR"/>
        </w:rPr>
        <w:lastRenderedPageBreak/>
        <w:t>4&gt;</w:t>
      </w:r>
      <w:r w:rsidRPr="003541C3">
        <w:rPr>
          <w:lang w:eastAsia="ko-KR"/>
        </w:rPr>
        <w:tab/>
        <w:t xml:space="preserve">start the </w:t>
      </w:r>
      <w:r w:rsidRPr="003541C3">
        <w:rPr>
          <w:i/>
          <w:lang w:eastAsia="ko-KR"/>
        </w:rPr>
        <w:t>drx-HARQ-RTT-TimerDL</w:t>
      </w:r>
      <w:r w:rsidRPr="003541C3">
        <w:rPr>
          <w:lang w:eastAsia="ko-KR"/>
        </w:rPr>
        <w:t xml:space="preserve"> for the corresponding HARQ process in the first symbol after the end of the corresponding</w:t>
      </w:r>
      <w:r w:rsidRPr="003541C3">
        <w:t xml:space="preserve"> </w:t>
      </w:r>
      <w:r w:rsidRPr="003541C3">
        <w:rPr>
          <w:lang w:eastAsia="ko-KR"/>
        </w:rPr>
        <w:t>transmission carrying the DL HARQ feedback.</w:t>
      </w:r>
    </w:p>
    <w:p w14:paraId="07D9AA59" w14:textId="77777777" w:rsidR="00673C10" w:rsidRPr="003541C3" w:rsidRDefault="00673C10" w:rsidP="00673C10">
      <w:pPr>
        <w:pStyle w:val="B2"/>
        <w:rPr>
          <w:lang w:eastAsia="ko-KR"/>
        </w:rPr>
      </w:pPr>
      <w:r w:rsidRPr="003541C3">
        <w:rPr>
          <w:lang w:eastAsia="ko-KR"/>
        </w:rPr>
        <w:t>2&gt;</w:t>
      </w:r>
      <w:r w:rsidRPr="003541C3">
        <w:rPr>
          <w:lang w:eastAsia="ko-KR"/>
        </w:rPr>
        <w:tab/>
        <w:t xml:space="preserve">else if </w:t>
      </w:r>
      <w:r w:rsidRPr="003541C3">
        <w:rPr>
          <w:i/>
          <w:lang w:eastAsia="ko-KR"/>
        </w:rPr>
        <w:t>drx-HARQ-RTT-TimerDL-PTM</w:t>
      </w:r>
      <w:r w:rsidRPr="003541C3">
        <w:rPr>
          <w:iCs/>
          <w:lang w:eastAsia="ko-KR"/>
        </w:rPr>
        <w:t xml:space="preserve"> is configured:</w:t>
      </w:r>
    </w:p>
    <w:p w14:paraId="4468D805" w14:textId="77777777" w:rsidR="00673C10" w:rsidRPr="003541C3" w:rsidRDefault="00673C10" w:rsidP="00673C10">
      <w:pPr>
        <w:pStyle w:val="B3"/>
        <w:rPr>
          <w:rFonts w:ascii="Arial" w:hAnsi="Arial" w:cs="Arial"/>
        </w:rPr>
      </w:pPr>
      <w:r w:rsidRPr="003541C3">
        <w:rPr>
          <w:lang w:eastAsia="ko-KR"/>
        </w:rPr>
        <w:t>3&gt;</w:t>
      </w:r>
      <w:r w:rsidRPr="003541C3">
        <w:rPr>
          <w:lang w:eastAsia="ko-KR"/>
        </w:rPr>
        <w:tab/>
      </w:r>
      <w:r w:rsidRPr="003541C3">
        <w:rPr>
          <w:iCs/>
          <w:lang w:eastAsia="ko-KR"/>
        </w:rPr>
        <w:t xml:space="preserve">start the </w:t>
      </w:r>
      <w:r w:rsidRPr="003541C3">
        <w:rPr>
          <w:i/>
          <w:lang w:eastAsia="ko-KR"/>
        </w:rPr>
        <w:t>drx-HARQ-RTT-TimerDL-PTM</w:t>
      </w:r>
      <w:r w:rsidRPr="003541C3">
        <w:rPr>
          <w:iCs/>
          <w:lang w:eastAsia="ko-KR"/>
        </w:rPr>
        <w:t xml:space="preserve"> for the corresponding HARQ process in the first symbol after the end of the corresponding </w:t>
      </w:r>
      <w:r w:rsidRPr="003541C3">
        <w:rPr>
          <w:lang w:eastAsia="ko-KR"/>
        </w:rPr>
        <w:t>transmission carrying the DL HARQ feedback that would be performed if HARQ feedback were enabled.</w:t>
      </w:r>
    </w:p>
    <w:p w14:paraId="053420CB" w14:textId="77777777" w:rsidR="00673C10" w:rsidRPr="003541C3" w:rsidRDefault="00673C10" w:rsidP="00673C10">
      <w:pPr>
        <w:pStyle w:val="B2"/>
        <w:rPr>
          <w:lang w:eastAsia="ko-KR"/>
        </w:rPr>
      </w:pPr>
      <w:r w:rsidRPr="003541C3">
        <w:rPr>
          <w:lang w:eastAsia="ko-KR"/>
        </w:rPr>
        <w:t>2&gt;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14:paraId="3BDAD194" w14:textId="77777777" w:rsidR="00673C10" w:rsidRPr="003541C3" w:rsidRDefault="00673C10" w:rsidP="00673C10">
      <w:pPr>
        <w:pStyle w:val="B2"/>
        <w:rPr>
          <w:rFonts w:eastAsia="Malgun Gothic"/>
          <w:lang w:eastAsia="ko-KR"/>
        </w:rPr>
      </w:pPr>
      <w:r w:rsidRPr="003541C3">
        <w:rPr>
          <w:lang w:eastAsia="ko-KR"/>
        </w:rPr>
        <w:t>2&gt;</w:t>
      </w:r>
      <w:r w:rsidRPr="003541C3">
        <w:rPr>
          <w:lang w:eastAsia="ko-KR"/>
        </w:rPr>
        <w:tab/>
        <w:t xml:space="preserve">stop the </w:t>
      </w:r>
      <w:r w:rsidRPr="003541C3">
        <w:rPr>
          <w:i/>
          <w:lang w:eastAsia="ko-KR"/>
        </w:rPr>
        <w:t>drx-RetransmissionTimerDL</w:t>
      </w:r>
      <w:r w:rsidRPr="003541C3">
        <w:rPr>
          <w:lang w:eastAsia="ko-KR"/>
        </w:rPr>
        <w:t xml:space="preserve"> for the corresponding HARQ process.</w:t>
      </w:r>
    </w:p>
    <w:p w14:paraId="54A6FFB1" w14:textId="77777777" w:rsidR="00673C10" w:rsidRPr="003541C3" w:rsidRDefault="00673C10" w:rsidP="00673C10">
      <w:pPr>
        <w:pStyle w:val="B1"/>
      </w:pPr>
      <w:r w:rsidRPr="003541C3">
        <w:rPr>
          <w:lang w:eastAsia="ko-KR"/>
        </w:rPr>
        <w:t>1&gt;</w:t>
      </w:r>
      <w:r w:rsidRPr="003541C3">
        <w:tab/>
        <w:t xml:space="preserve">if a </w:t>
      </w:r>
      <w:r w:rsidRPr="003541C3">
        <w:rPr>
          <w:i/>
          <w:lang w:eastAsia="ko-KR"/>
        </w:rPr>
        <w:t>drx-HARQ-RTT-TimerDL-PTM</w:t>
      </w:r>
      <w:r w:rsidRPr="003541C3">
        <w:t xml:space="preserve"> expires:</w:t>
      </w:r>
    </w:p>
    <w:p w14:paraId="25AC1CD8" w14:textId="77777777" w:rsidR="00673C10" w:rsidRPr="003541C3" w:rsidRDefault="00673C10" w:rsidP="00673C10">
      <w:pPr>
        <w:pStyle w:val="B2"/>
      </w:pPr>
      <w:r w:rsidRPr="003541C3">
        <w:rPr>
          <w:lang w:eastAsia="ko-KR"/>
        </w:rPr>
        <w:t>2&gt;</w:t>
      </w:r>
      <w:r w:rsidRPr="003541C3">
        <w:tab/>
        <w:t>if the data of the corresponding HARQ process was not successfully decoded:</w:t>
      </w:r>
    </w:p>
    <w:p w14:paraId="56DB4164" w14:textId="77777777" w:rsidR="00673C10" w:rsidRPr="003541C3" w:rsidRDefault="00673C10" w:rsidP="00673C10">
      <w:pPr>
        <w:pStyle w:val="B3"/>
        <w:rPr>
          <w:lang w:eastAsia="ko-KR"/>
        </w:rPr>
      </w:pPr>
      <w:r w:rsidRPr="003541C3">
        <w:rPr>
          <w:lang w:eastAsia="ko-KR"/>
        </w:rPr>
        <w:t>3&gt;</w:t>
      </w:r>
      <w:r w:rsidRPr="003541C3">
        <w:tab/>
        <w:t xml:space="preserve">start the </w:t>
      </w:r>
      <w:r w:rsidRPr="003541C3">
        <w:rPr>
          <w:i/>
        </w:rPr>
        <w:t>drx-RetransmissionTimer</w:t>
      </w:r>
      <w:r w:rsidRPr="003541C3">
        <w:rPr>
          <w:i/>
          <w:lang w:eastAsia="ko-KR"/>
        </w:rPr>
        <w:t>DL-PTM</w:t>
      </w:r>
      <w:r w:rsidRPr="003541C3">
        <w:t xml:space="preserve"> for the corresponding HARQ process in the first symbol after the expiry of </w:t>
      </w:r>
      <w:r w:rsidRPr="003541C3">
        <w:rPr>
          <w:i/>
        </w:rPr>
        <w:t>drx-HARQ-RTT-TimerDL-PTM</w:t>
      </w:r>
      <w:r w:rsidRPr="003541C3">
        <w:rPr>
          <w:lang w:eastAsia="ko-KR"/>
        </w:rPr>
        <w:t>.</w:t>
      </w:r>
    </w:p>
    <w:p w14:paraId="346878A3" w14:textId="77777777" w:rsidR="00673C10" w:rsidRPr="003541C3" w:rsidRDefault="00673C10" w:rsidP="00673C10">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Pr>
          <w:iCs/>
          <w:noProof/>
        </w:rPr>
        <w:t xml:space="preserve"> a G-RNTI</w:t>
      </w:r>
      <w:r w:rsidRPr="003541C3">
        <w:rPr>
          <w:noProof/>
        </w:rPr>
        <w:t xml:space="preserve"> or G-CS-RNTI, or by a configured downlink multicast assignment is received:</w:t>
      </w:r>
    </w:p>
    <w:p w14:paraId="26E8E0DB" w14:textId="77777777" w:rsidR="00673C10" w:rsidRPr="003541C3" w:rsidRDefault="00673C10" w:rsidP="00673C10">
      <w:pPr>
        <w:pStyle w:val="B2"/>
        <w:rPr>
          <w:noProof/>
        </w:rPr>
      </w:pPr>
      <w:r w:rsidRPr="003541C3">
        <w:rPr>
          <w:noProof/>
          <w:lang w:eastAsia="ko-KR"/>
        </w:rPr>
        <w:t>2&gt;</w:t>
      </w:r>
      <w:r w:rsidRPr="003541C3">
        <w:rPr>
          <w:noProof/>
        </w:rPr>
        <w:tab/>
        <w:t xml:space="preserve">stop </w:t>
      </w:r>
      <w:r w:rsidRPr="003541C3">
        <w:rPr>
          <w:i/>
          <w:noProof/>
        </w:rPr>
        <w:t>drx-onDurationTimerPTM</w:t>
      </w:r>
      <w:r w:rsidRPr="003541C3">
        <w:rPr>
          <w:iCs/>
          <w:noProof/>
        </w:rPr>
        <w:t xml:space="preserve"> of the DRX for this G-RNTI or G-CS-RNTI, or the corresponding G-CS-RNTI</w:t>
      </w:r>
      <w:r w:rsidRPr="003541C3">
        <w:rPr>
          <w:noProof/>
        </w:rPr>
        <w:t>;</w:t>
      </w:r>
    </w:p>
    <w:p w14:paraId="4F06EAA7" w14:textId="77777777" w:rsidR="00673C10" w:rsidRPr="003541C3" w:rsidRDefault="00673C10" w:rsidP="00673C10">
      <w:pPr>
        <w:pStyle w:val="B2"/>
        <w:rPr>
          <w:noProof/>
        </w:rPr>
      </w:pPr>
      <w:r w:rsidRPr="003541C3">
        <w:rPr>
          <w:noProof/>
          <w:lang w:eastAsia="ko-KR"/>
        </w:rPr>
        <w:t>2&gt;</w:t>
      </w:r>
      <w:r w:rsidRPr="003541C3">
        <w:rPr>
          <w:noProof/>
        </w:rPr>
        <w:tab/>
        <w:t xml:space="preserve">stop </w:t>
      </w:r>
      <w:r w:rsidRPr="003541C3">
        <w:rPr>
          <w:i/>
          <w:noProof/>
        </w:rPr>
        <w:t>drx-InactivityTimerPTM</w:t>
      </w:r>
      <w:r w:rsidRPr="003541C3">
        <w:rPr>
          <w:iCs/>
          <w:noProof/>
        </w:rPr>
        <w:t xml:space="preserve"> of the DRX for this G-RNTI or G-CS-RNTI, or the corresponding G-CS-RNTI.</w:t>
      </w:r>
    </w:p>
    <w:p w14:paraId="5764F23E" w14:textId="77777777" w:rsidR="00673C10" w:rsidRPr="003541C3" w:rsidRDefault="00673C10" w:rsidP="00673C10">
      <w:pPr>
        <w:pStyle w:val="B1"/>
        <w:rPr>
          <w:lang w:eastAsia="ko-KR"/>
        </w:rPr>
      </w:pPr>
      <w:r w:rsidRPr="003541C3">
        <w:t>1&gt;</w:t>
      </w:r>
      <w:r w:rsidRPr="003541C3">
        <w:tab/>
        <w:t xml:space="preserve">if </w:t>
      </w:r>
      <w:r w:rsidRPr="003541C3">
        <w:rPr>
          <w:lang w:eastAsia="ko-KR"/>
        </w:rPr>
        <w:t>[(SFN × 10) + subframe number] modulo (</w:t>
      </w:r>
      <w:r w:rsidRPr="003541C3">
        <w:rPr>
          <w:i/>
          <w:lang w:eastAsia="ko-KR"/>
        </w:rPr>
        <w:t>drx-LongCycle-PTM</w:t>
      </w:r>
      <w:r w:rsidRPr="003541C3">
        <w:rPr>
          <w:lang w:eastAsia="ko-KR"/>
        </w:rPr>
        <w:t xml:space="preserve">) = </w:t>
      </w:r>
      <w:r w:rsidRPr="003541C3">
        <w:rPr>
          <w:i/>
          <w:lang w:eastAsia="ko-KR"/>
        </w:rPr>
        <w:t>drx-StartOffset-PTM</w:t>
      </w:r>
      <w:r w:rsidRPr="003541C3">
        <w:rPr>
          <w:lang w:eastAsia="ko-KR"/>
        </w:rPr>
        <w:t>:</w:t>
      </w:r>
    </w:p>
    <w:p w14:paraId="56AE0BBD" w14:textId="77777777" w:rsidR="00673C10" w:rsidRPr="003541C3" w:rsidRDefault="00673C10" w:rsidP="00673C10">
      <w:pPr>
        <w:pStyle w:val="B2"/>
        <w:rPr>
          <w:lang w:eastAsia="ko-KR"/>
        </w:rPr>
      </w:pPr>
      <w:r w:rsidRPr="003541C3">
        <w:rPr>
          <w:lang w:eastAsia="ko-KR"/>
        </w:rPr>
        <w:t>2&gt;</w:t>
      </w:r>
      <w:r w:rsidRPr="003541C3">
        <w:tab/>
        <w:t xml:space="preserve">start </w:t>
      </w:r>
      <w:r w:rsidRPr="003541C3">
        <w:rPr>
          <w:i/>
        </w:rPr>
        <w:t>drx-onDurationTimerPTM</w:t>
      </w:r>
      <w:r w:rsidRPr="003541C3">
        <w:rPr>
          <w:lang w:eastAsia="ko-KR"/>
        </w:rPr>
        <w:t xml:space="preserve"> after </w:t>
      </w:r>
      <w:r w:rsidRPr="003541C3">
        <w:rPr>
          <w:i/>
          <w:lang w:eastAsia="ko-KR"/>
        </w:rPr>
        <w:t>drx-SlotOffsetPTM</w:t>
      </w:r>
      <w:r w:rsidRPr="003541C3">
        <w:rPr>
          <w:lang w:eastAsia="ko-KR"/>
        </w:rPr>
        <w:t xml:space="preserve"> from the beginning of the subframe.</w:t>
      </w:r>
    </w:p>
    <w:p w14:paraId="6E053BFB" w14:textId="77777777" w:rsidR="00673C10" w:rsidRPr="003541C3" w:rsidRDefault="00673C10" w:rsidP="00673C10">
      <w:pPr>
        <w:pStyle w:val="B1"/>
      </w:pPr>
      <w:r w:rsidRPr="003541C3">
        <w:t>1&gt;</w:t>
      </w:r>
      <w:r w:rsidRPr="003541C3">
        <w:tab/>
        <w:t xml:space="preserve">if </w:t>
      </w:r>
      <w:r w:rsidRPr="003541C3">
        <w:rPr>
          <w:lang w:eastAsia="ko-KR"/>
        </w:rPr>
        <w:t>the MAC entity is in</w:t>
      </w:r>
      <w:r w:rsidRPr="003541C3">
        <w:t xml:space="preserve"> Active Time for this G-RNTI or G-CS-RNTI:</w:t>
      </w:r>
    </w:p>
    <w:p w14:paraId="59DB02B8" w14:textId="77777777" w:rsidR="00673C10" w:rsidRPr="003541C3" w:rsidRDefault="00673C10" w:rsidP="00673C10">
      <w:pPr>
        <w:pStyle w:val="B2"/>
      </w:pPr>
      <w:r w:rsidRPr="003541C3">
        <w:t>2&gt;</w:t>
      </w:r>
      <w:r w:rsidRPr="003541C3">
        <w:tab/>
        <w:t>monitor the PDCCH for this G-RNTI or G-CS-RNTI as specified in TS 38.213 [6];</w:t>
      </w:r>
    </w:p>
    <w:p w14:paraId="42043452" w14:textId="77777777" w:rsidR="00673C10" w:rsidRPr="003541C3" w:rsidRDefault="00673C10" w:rsidP="00673C10">
      <w:pPr>
        <w:pStyle w:val="B2"/>
        <w:rPr>
          <w:lang w:eastAsia="ko-KR"/>
        </w:rPr>
      </w:pPr>
      <w:r w:rsidRPr="003541C3">
        <w:rPr>
          <w:lang w:eastAsia="ko-KR"/>
        </w:rPr>
        <w:t>2&gt;</w:t>
      </w:r>
      <w:r w:rsidRPr="003541C3">
        <w:tab/>
        <w:t>if the PDCCH indicates a DL multicast transmission:</w:t>
      </w:r>
    </w:p>
    <w:p w14:paraId="365801B6" w14:textId="77777777" w:rsidR="00673C10" w:rsidRPr="003541C3" w:rsidRDefault="00673C10" w:rsidP="00673C10">
      <w:pPr>
        <w:pStyle w:val="B3"/>
        <w:rPr>
          <w:lang w:eastAsia="ko-KR"/>
        </w:rPr>
      </w:pPr>
      <w:r w:rsidRPr="003541C3">
        <w:rPr>
          <w:lang w:eastAsia="ko-KR"/>
        </w:rPr>
        <w:t>3&gt;</w:t>
      </w:r>
      <w:r w:rsidRPr="003541C3">
        <w:rPr>
          <w:lang w:eastAsia="ko-KR"/>
        </w:rPr>
        <w:tab/>
        <w:t>if HARQ feedback is enabled</w:t>
      </w:r>
      <w:r w:rsidRPr="003541C3">
        <w:t>:</w:t>
      </w:r>
    </w:p>
    <w:p w14:paraId="69466760" w14:textId="77777777" w:rsidR="00673C10" w:rsidRPr="003541C3" w:rsidRDefault="00673C10" w:rsidP="00673C10">
      <w:pPr>
        <w:pStyle w:val="B4"/>
        <w:rPr>
          <w:lang w:eastAsia="ko-KR"/>
        </w:rPr>
      </w:pPr>
      <w:r w:rsidRPr="003541C3">
        <w:rPr>
          <w:lang w:eastAsia="ko-KR"/>
        </w:rPr>
        <w:t>4&gt;</w:t>
      </w:r>
      <w:r w:rsidRPr="003541C3">
        <w:rPr>
          <w:lang w:eastAsia="ko-KR"/>
        </w:rPr>
        <w:tab/>
      </w:r>
      <w:r w:rsidRPr="003541C3">
        <w:t xml:space="preserve">start the </w:t>
      </w:r>
      <w:r w:rsidRPr="003541C3">
        <w:rPr>
          <w:i/>
          <w:lang w:eastAsia="ko-KR"/>
        </w:rPr>
        <w:t>drx-HARQ-RTT-TimerDL-PTM</w:t>
      </w:r>
      <w:r w:rsidRPr="003541C3">
        <w:t xml:space="preserve"> for the corresponding HARQ process</w:t>
      </w:r>
      <w:r w:rsidRPr="003541C3">
        <w:rPr>
          <w:lang w:eastAsia="ko-KR"/>
        </w:rPr>
        <w:t xml:space="preserve"> in the first symbol after</w:t>
      </w:r>
      <w:r w:rsidRPr="003541C3">
        <w:t xml:space="preserve"> </w:t>
      </w:r>
      <w:r w:rsidRPr="003541C3">
        <w:rPr>
          <w:lang w:eastAsia="ko-KR"/>
        </w:rPr>
        <w:t>the end of the corresponding transmission carrying the DL</w:t>
      </w:r>
      <w:r w:rsidRPr="003541C3">
        <w:t xml:space="preserve"> </w:t>
      </w:r>
      <w:r w:rsidRPr="003541C3">
        <w:rPr>
          <w:lang w:eastAsia="ko-KR"/>
        </w:rPr>
        <w:t>HARQ feedback;</w:t>
      </w:r>
    </w:p>
    <w:p w14:paraId="4CF8B9EC" w14:textId="77777777" w:rsidR="00673C10" w:rsidRPr="003541C3" w:rsidRDefault="00673C10" w:rsidP="00673C10">
      <w:pPr>
        <w:pStyle w:val="B4"/>
        <w:rPr>
          <w:lang w:eastAsia="ko-KR"/>
        </w:rPr>
      </w:pPr>
      <w:r w:rsidRPr="003541C3">
        <w:rPr>
          <w:lang w:eastAsia="ko-KR"/>
        </w:rPr>
        <w:t>4&gt;</w:t>
      </w:r>
      <w:r w:rsidRPr="003541C3">
        <w:rPr>
          <w:lang w:eastAsia="ko-KR"/>
        </w:rPr>
        <w:tab/>
        <w:t>if the first HARQ-ACK reporting mode (i.e. ack-nack) is used as specified in TS 38.213 [6]:</w:t>
      </w:r>
    </w:p>
    <w:p w14:paraId="7D0169B9" w14:textId="77777777" w:rsidR="00673C10" w:rsidRPr="003541C3" w:rsidRDefault="00673C10" w:rsidP="00673C10">
      <w:pPr>
        <w:pStyle w:val="B5"/>
        <w:rPr>
          <w:lang w:eastAsia="ko-KR"/>
        </w:rPr>
      </w:pPr>
      <w:r w:rsidRPr="003541C3">
        <w:rPr>
          <w:lang w:eastAsia="ko-KR"/>
        </w:rPr>
        <w:t>5&gt;</w:t>
      </w:r>
      <w:r w:rsidRPr="003541C3">
        <w:rPr>
          <w:lang w:eastAsia="ko-KR"/>
        </w:rPr>
        <w:tab/>
        <w:t>if the PDCCH addressed to G-RNTI indicates a DL multicast transmission; or</w:t>
      </w:r>
    </w:p>
    <w:p w14:paraId="3A41D9FD" w14:textId="77777777" w:rsidR="00673C10" w:rsidRPr="003541C3" w:rsidRDefault="00673C10" w:rsidP="00673C10">
      <w:pPr>
        <w:pStyle w:val="B5"/>
        <w:rPr>
          <w:lang w:eastAsia="zh-CN"/>
        </w:rPr>
      </w:pPr>
      <w:r w:rsidRPr="003541C3">
        <w:rPr>
          <w:lang w:eastAsia="ko-KR"/>
        </w:rPr>
        <w:t>5&gt;</w:t>
      </w:r>
      <w:r w:rsidRPr="003541C3">
        <w:rPr>
          <w:lang w:eastAsia="ko-KR"/>
        </w:rPr>
        <w:tab/>
        <w:t>if the PDCCH addressed to G-CS-RNTI indicates a DL multicast transmission and CS-RNTI is configured:</w:t>
      </w:r>
    </w:p>
    <w:p w14:paraId="73E61D2B" w14:textId="77777777" w:rsidR="000177B6" w:rsidRPr="000177B6" w:rsidRDefault="000177B6" w:rsidP="00B7680B">
      <w:pPr>
        <w:pStyle w:val="B6"/>
        <w:rPr>
          <w:rFonts w:ascii="Times New Roman" w:hAnsi="Times New Roman"/>
          <w:lang w:val="en-GB" w:eastAsia="ko-KR"/>
        </w:rPr>
      </w:pPr>
      <w:r w:rsidRPr="000177B6">
        <w:rPr>
          <w:rFonts w:ascii="Times New Roman" w:hAnsi="Times New Roman"/>
          <w:lang w:val="en-GB" w:eastAsia="ko-KR"/>
        </w:rPr>
        <w:t>6&gt;</w:t>
      </w:r>
      <w:r w:rsidRPr="000177B6">
        <w:rPr>
          <w:rFonts w:ascii="Times New Roman" w:hAnsi="Times New Roman"/>
          <w:lang w:val="en-GB" w:eastAsia="ko-KR"/>
        </w:rPr>
        <w:tab/>
        <w:t xml:space="preserve">start the </w:t>
      </w:r>
      <w:r w:rsidRPr="000177B6">
        <w:rPr>
          <w:rFonts w:ascii="Times New Roman" w:hAnsi="Times New Roman"/>
          <w:i/>
          <w:iCs/>
          <w:lang w:val="en-GB" w:eastAsia="ko-KR"/>
        </w:rPr>
        <w:t>drx-HARQ-RTT-TimerDL</w:t>
      </w:r>
      <w:r w:rsidRPr="000177B6">
        <w:rPr>
          <w:rFonts w:ascii="Times New Roman" w:hAnsi="Times New Roman"/>
          <w:lang w:val="en-GB" w:eastAsia="ko-KR"/>
        </w:rPr>
        <w:t xml:space="preserve"> for the corresponding HARQ process in the first symbol after the end of the corresponding transmission carrying the DL HARQ feedback.</w:t>
      </w:r>
    </w:p>
    <w:p w14:paraId="47DC4AC4" w14:textId="5CF1CDDB" w:rsidR="00673C10" w:rsidRPr="003541C3" w:rsidRDefault="00673C10" w:rsidP="00673C10">
      <w:pPr>
        <w:pStyle w:val="B3"/>
        <w:rPr>
          <w:lang w:eastAsia="ko-KR"/>
        </w:rPr>
      </w:pPr>
      <w:r w:rsidRPr="003541C3">
        <w:rPr>
          <w:lang w:eastAsia="ko-KR"/>
        </w:rPr>
        <w:t>3&gt;</w:t>
      </w:r>
      <w:r w:rsidRPr="003541C3">
        <w:rPr>
          <w:lang w:eastAsia="ko-KR"/>
        </w:rPr>
        <w:tab/>
        <w:t xml:space="preserve">else if </w:t>
      </w:r>
      <w:r w:rsidRPr="003541C3">
        <w:rPr>
          <w:i/>
          <w:lang w:eastAsia="ko-KR"/>
        </w:rPr>
        <w:t>drx-HARQ-RTT-TimerDL-PTM</w:t>
      </w:r>
      <w:r w:rsidRPr="003541C3">
        <w:t xml:space="preserve"> </w:t>
      </w:r>
      <w:r w:rsidRPr="003541C3">
        <w:rPr>
          <w:lang w:eastAsia="ko-KR"/>
        </w:rPr>
        <w:t xml:space="preserve">is </w:t>
      </w:r>
      <w:r w:rsidRPr="000575E4">
        <w:rPr>
          <w:lang w:eastAsia="ko-KR"/>
        </w:rPr>
        <w:t xml:space="preserve">configured </w:t>
      </w:r>
      <w:ins w:id="6" w:author="Apple - Fangli" w:date="2024-03-01T12:06:00Z">
        <w:r w:rsidR="00712038" w:rsidRPr="000575E4">
          <w:rPr>
            <w:lang w:val="en-US" w:eastAsia="zh-CN"/>
            <w:rPrChange w:id="7" w:author="Apple - Fangli" w:date="2024-03-01T12:08:00Z">
              <w:rPr>
                <w:shd w:val="pct15" w:color="auto" w:fill="FFFFFF"/>
                <w:lang w:val="en-US" w:eastAsia="zh-CN"/>
              </w:rPr>
            </w:rPrChange>
          </w:rPr>
          <w:t xml:space="preserve">for multicast </w:t>
        </w:r>
      </w:ins>
      <w:r w:rsidRPr="000575E4">
        <w:rPr>
          <w:lang w:eastAsia="ko-KR"/>
        </w:rPr>
        <w:t>in</w:t>
      </w:r>
      <w:r w:rsidRPr="003541C3">
        <w:rPr>
          <w:lang w:eastAsia="ko-KR"/>
        </w:rPr>
        <w:t xml:space="preserve"> RRC_INACTIVE, and the </w:t>
      </w:r>
      <w:r w:rsidRPr="003541C3">
        <w:t xml:space="preserve">UE supports </w:t>
      </w:r>
      <w:r w:rsidRPr="003541C3">
        <w:rPr>
          <w:i/>
          <w:iCs/>
        </w:rPr>
        <w:t>ptm-RetransmissionInactive</w:t>
      </w:r>
      <w:r w:rsidRPr="003541C3">
        <w:rPr>
          <w:lang w:eastAsia="ko-KR"/>
        </w:rPr>
        <w:t>:</w:t>
      </w:r>
    </w:p>
    <w:p w14:paraId="692D1FAF" w14:textId="77777777" w:rsidR="00673C10" w:rsidRPr="003541C3" w:rsidRDefault="00673C10" w:rsidP="00673C10">
      <w:pPr>
        <w:pStyle w:val="B4"/>
        <w:rPr>
          <w:lang w:eastAsia="zh-CN"/>
        </w:rPr>
      </w:pPr>
      <w:r w:rsidRPr="003541C3">
        <w:rPr>
          <w:lang w:eastAsia="ko-KR"/>
        </w:rPr>
        <w:t>4&gt;</w:t>
      </w:r>
      <w:r w:rsidRPr="003541C3">
        <w:rPr>
          <w:lang w:eastAsia="ko-KR"/>
        </w:rPr>
        <w:tab/>
      </w:r>
      <w:r w:rsidRPr="003541C3">
        <w:t xml:space="preserve">start the </w:t>
      </w:r>
      <w:r w:rsidRPr="003541C3">
        <w:rPr>
          <w:i/>
          <w:lang w:eastAsia="ko-KR"/>
        </w:rPr>
        <w:t>drx-HARQ-RTT-TimerDL-PTM</w:t>
      </w:r>
      <w:r w:rsidRPr="003541C3">
        <w:t xml:space="preserve"> for the corresponding HARQ process </w:t>
      </w:r>
      <w:r w:rsidRPr="003541C3">
        <w:rPr>
          <w:lang w:eastAsia="ko-KR"/>
        </w:rPr>
        <w:t>in the first symbol after</w:t>
      </w:r>
      <w:r w:rsidRPr="003541C3">
        <w:t xml:space="preserve"> </w:t>
      </w:r>
      <w:r w:rsidRPr="003541C3">
        <w:rPr>
          <w:lang w:eastAsia="ko-KR"/>
        </w:rPr>
        <w:t>the end of the corresponding multicast transmission</w:t>
      </w:r>
      <w:r w:rsidRPr="003541C3">
        <w:rPr>
          <w:lang w:eastAsia="zh-CN"/>
        </w:rPr>
        <w:t>.</w:t>
      </w:r>
    </w:p>
    <w:p w14:paraId="03257EA7" w14:textId="77777777" w:rsidR="00673C10" w:rsidRPr="003541C3" w:rsidRDefault="00673C10" w:rsidP="00673C10">
      <w:pPr>
        <w:pStyle w:val="B3"/>
        <w:rPr>
          <w:strike/>
          <w:lang w:eastAsia="ko-KR"/>
        </w:rPr>
      </w:pPr>
      <w:r w:rsidRPr="003541C3">
        <w:rPr>
          <w:lang w:eastAsia="ko-KR"/>
        </w:rPr>
        <w:t>3&gt;</w:t>
      </w:r>
      <w:r w:rsidRPr="003541C3">
        <w:rPr>
          <w:lang w:eastAsia="ko-KR"/>
        </w:rPr>
        <w:tab/>
        <w:t xml:space="preserve">else if </w:t>
      </w:r>
      <w:r w:rsidRPr="003541C3">
        <w:rPr>
          <w:i/>
          <w:lang w:eastAsia="ko-KR"/>
        </w:rPr>
        <w:t>drx-HARQ-RTT-TimerDL-PTM</w:t>
      </w:r>
      <w:r w:rsidRPr="003541C3">
        <w:rPr>
          <w:iCs/>
          <w:lang w:eastAsia="ko-KR"/>
        </w:rPr>
        <w:t xml:space="preserve"> is configured:</w:t>
      </w:r>
    </w:p>
    <w:p w14:paraId="50788CBB" w14:textId="77777777" w:rsidR="00673C10" w:rsidRPr="003541C3" w:rsidRDefault="00673C10" w:rsidP="00673C10">
      <w:pPr>
        <w:pStyle w:val="B4"/>
        <w:rPr>
          <w:lang w:eastAsia="ko-KR"/>
        </w:rPr>
      </w:pPr>
      <w:r w:rsidRPr="003541C3">
        <w:rPr>
          <w:lang w:eastAsia="ko-KR"/>
        </w:rPr>
        <w:t>4&gt;</w:t>
      </w:r>
      <w:r w:rsidRPr="003541C3">
        <w:rPr>
          <w:lang w:eastAsia="ko-KR"/>
        </w:rPr>
        <w:tab/>
        <w:t xml:space="preserve">start the </w:t>
      </w:r>
      <w:r w:rsidRPr="003541C3">
        <w:rPr>
          <w:i/>
          <w:lang w:eastAsia="ko-KR"/>
        </w:rPr>
        <w:t>drx-HARQ-RTT-TimerDL-PTM</w:t>
      </w:r>
      <w:r w:rsidRPr="003541C3">
        <w:rPr>
          <w:lang w:eastAsia="ko-KR"/>
        </w:rPr>
        <w:t xml:space="preserve"> for the corresponding HARQ process in the first symbol after the end of the corresponding</w:t>
      </w:r>
      <w:r w:rsidRPr="003541C3">
        <w:t xml:space="preserve"> </w:t>
      </w:r>
      <w:r w:rsidRPr="003541C3">
        <w:rPr>
          <w:lang w:eastAsia="ko-KR"/>
        </w:rPr>
        <w:t>transmission carrying the DL HARQ feedback that would be performed if HARQ feedback were enabled.</w:t>
      </w:r>
    </w:p>
    <w:p w14:paraId="3BBBC764" w14:textId="77777777" w:rsidR="00673C10" w:rsidRPr="003541C3" w:rsidRDefault="00673C10" w:rsidP="00673C10">
      <w:pPr>
        <w:pStyle w:val="B3"/>
        <w:rPr>
          <w:lang w:eastAsia="ko-KR"/>
        </w:rPr>
      </w:pPr>
      <w:r w:rsidRPr="003541C3">
        <w:rPr>
          <w:lang w:eastAsia="ko-KR"/>
        </w:rPr>
        <w:t>3&gt;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14:paraId="2DDD0F8F" w14:textId="77777777" w:rsidR="00673C10" w:rsidRPr="003541C3" w:rsidRDefault="00673C10" w:rsidP="00673C10">
      <w:pPr>
        <w:pStyle w:val="B3"/>
        <w:rPr>
          <w:rFonts w:eastAsia="Malgun Gothic"/>
          <w:lang w:eastAsia="ko-KR"/>
        </w:rPr>
      </w:pPr>
      <w:r w:rsidRPr="003541C3">
        <w:rPr>
          <w:lang w:eastAsia="ko-KR"/>
        </w:rPr>
        <w:lastRenderedPageBreak/>
        <w:t>3&gt;</w:t>
      </w:r>
      <w:r w:rsidRPr="003541C3">
        <w:rPr>
          <w:lang w:eastAsia="ko-KR"/>
        </w:rPr>
        <w:tab/>
        <w:t xml:space="preserve">stop the </w:t>
      </w:r>
      <w:r w:rsidRPr="003541C3">
        <w:rPr>
          <w:i/>
          <w:lang w:eastAsia="ko-KR"/>
        </w:rPr>
        <w:t>drx-RetransmissionTimerDL</w:t>
      </w:r>
      <w:r w:rsidRPr="003541C3">
        <w:rPr>
          <w:lang w:eastAsia="ko-KR"/>
        </w:rPr>
        <w:t xml:space="preserve"> for the corresponding HARQ process.</w:t>
      </w:r>
    </w:p>
    <w:p w14:paraId="14AABEB0" w14:textId="77777777" w:rsidR="00673C10" w:rsidRPr="003541C3" w:rsidRDefault="00673C10" w:rsidP="00673C10">
      <w:pPr>
        <w:pStyle w:val="B2"/>
        <w:tabs>
          <w:tab w:val="left" w:pos="7383"/>
        </w:tabs>
      </w:pPr>
      <w:r w:rsidRPr="003541C3">
        <w:t>2&gt;</w:t>
      </w:r>
      <w:r w:rsidRPr="003541C3">
        <w:tab/>
        <w:t>if the PDCCH indicates a new multicast transmission for this G-RNTI or G-CS-RNTI:</w:t>
      </w:r>
    </w:p>
    <w:p w14:paraId="75622254" w14:textId="77777777" w:rsidR="00673C10" w:rsidRPr="003541C3" w:rsidRDefault="00673C10" w:rsidP="00673C10">
      <w:pPr>
        <w:pStyle w:val="B3"/>
      </w:pPr>
      <w:r w:rsidRPr="003541C3">
        <w:t>3&gt;</w:t>
      </w:r>
      <w:r w:rsidRPr="003541C3">
        <w:tab/>
        <w:t xml:space="preserve">start or restart </w:t>
      </w:r>
      <w:r w:rsidRPr="003541C3">
        <w:rPr>
          <w:i/>
        </w:rPr>
        <w:t>drx-InactivityTimerPTM</w:t>
      </w:r>
      <w:r w:rsidRPr="003541C3">
        <w:t xml:space="preserve"> in the first symbol after the end of the PDCCH reception.</w:t>
      </w:r>
    </w:p>
    <w:p w14:paraId="50CBD9CA" w14:textId="77777777" w:rsidR="00673C10" w:rsidRPr="003541C3" w:rsidRDefault="00673C10" w:rsidP="00673C10">
      <w:pPr>
        <w:pStyle w:val="NO"/>
      </w:pPr>
      <w:r w:rsidRPr="003541C3">
        <w:rPr>
          <w:noProof/>
        </w:rPr>
        <w:t>NOTE 1:</w:t>
      </w:r>
      <w:r w:rsidRPr="003541C3">
        <w:rPr>
          <w:noProof/>
        </w:rPr>
        <w:tab/>
      </w:r>
      <w:r w:rsidRPr="003541C3">
        <w:t>A PDCCH indicating activation of multicast SPS is considered to indicate a new transmission.</w:t>
      </w:r>
    </w:p>
    <w:p w14:paraId="376EFC2A" w14:textId="77777777" w:rsidR="00673C10" w:rsidRPr="003541C3" w:rsidRDefault="00673C10" w:rsidP="00673C10">
      <w:pPr>
        <w:pStyle w:val="NO"/>
      </w:pPr>
      <w:r w:rsidRPr="003541C3">
        <w:rPr>
          <w:noProof/>
        </w:rPr>
        <w:t>NOTE 2:</w:t>
      </w:r>
      <w:r w:rsidRPr="003541C3">
        <w:rPr>
          <w:noProof/>
        </w:rPr>
        <w:tab/>
        <w:t xml:space="preserve">The UE may start the </w:t>
      </w:r>
      <w:r w:rsidRPr="003541C3">
        <w:rPr>
          <w:i/>
          <w:iCs/>
          <w:noProof/>
        </w:rPr>
        <w:t>drx-HARQ-RTT-TimerDL</w:t>
      </w:r>
      <w:r w:rsidRPr="003541C3">
        <w:rPr>
          <w:noProof/>
        </w:rPr>
        <w:t xml:space="preserve"> after receiving a PTM transmission only if </w:t>
      </w:r>
      <w:r w:rsidRPr="003541C3">
        <w:rPr>
          <w:i/>
          <w:iCs/>
          <w:noProof/>
        </w:rPr>
        <w:t>ptp-Retx-Multicast</w:t>
      </w:r>
      <w:r w:rsidRPr="003541C3">
        <w:rPr>
          <w:noProof/>
        </w:rPr>
        <w:t xml:space="preserve"> or </w:t>
      </w:r>
      <w:r w:rsidRPr="003541C3">
        <w:rPr>
          <w:i/>
          <w:iCs/>
          <w:noProof/>
        </w:rPr>
        <w:t>ptp-Retx-SPS-Multicast</w:t>
      </w:r>
      <w:r w:rsidRPr="003541C3">
        <w:rPr>
          <w:noProof/>
        </w:rPr>
        <w:t xml:space="preserve"> was included in the </w:t>
      </w:r>
      <w:r w:rsidRPr="003541C3">
        <w:rPr>
          <w:i/>
          <w:iCs/>
          <w:noProof/>
        </w:rPr>
        <w:t>UECapabilityInformation</w:t>
      </w:r>
      <w:r w:rsidRPr="003541C3">
        <w:rPr>
          <w:noProof/>
        </w:rPr>
        <w:t xml:space="preserve"> message to network.</w:t>
      </w:r>
    </w:p>
    <w:p w14:paraId="37CCB2AC" w14:textId="77777777" w:rsidR="00673C10" w:rsidRPr="003541C3" w:rsidRDefault="00673C10" w:rsidP="00673C10">
      <w:r w:rsidRPr="003541C3">
        <w:rPr>
          <w:lang w:eastAsia="ko-KR"/>
        </w:rPr>
        <w:t>The MAC entity needs not to monitor the PDCCH for a G-RNTI or a G-CS-RNTI if it is not a complete PDCCH occasion (e.g. the Active Time for a G-RNTI or a G-CS-RNTI starts or ends in the middle of a PDCCH occasion).</w:t>
      </w:r>
    </w:p>
    <w:p w14:paraId="63DF3218" w14:textId="77777777" w:rsidR="00673C10" w:rsidRDefault="00673C10">
      <w:pPr>
        <w:rPr>
          <w:noProof/>
          <w:lang w:eastAsia="zh-CN"/>
        </w:rPr>
      </w:pPr>
    </w:p>
    <w:p w14:paraId="0ACBC012" w14:textId="77777777" w:rsidR="00EC412C" w:rsidRPr="003541C3" w:rsidRDefault="00EC412C" w:rsidP="00EC412C">
      <w:pPr>
        <w:pStyle w:val="Heading2"/>
        <w:rPr>
          <w:lang w:eastAsia="ko-KR"/>
        </w:rPr>
      </w:pPr>
      <w:bookmarkStart w:id="8" w:name="_Toc155999647"/>
      <w:r w:rsidRPr="003541C3">
        <w:rPr>
          <w:lang w:eastAsia="ko-KR"/>
        </w:rPr>
        <w:t>5.8</w:t>
      </w:r>
      <w:r w:rsidRPr="003541C3">
        <w:rPr>
          <w:lang w:eastAsia="ko-KR"/>
        </w:rPr>
        <w:tab/>
        <w:t>Transmission and reception without dynamic scheduling</w:t>
      </w:r>
      <w:bookmarkEnd w:id="8"/>
    </w:p>
    <w:p w14:paraId="45942F61" w14:textId="77777777" w:rsidR="00EC412C" w:rsidRPr="003541C3" w:rsidRDefault="00EC412C" w:rsidP="00EC412C">
      <w:pPr>
        <w:pStyle w:val="Heading3"/>
        <w:rPr>
          <w:lang w:eastAsia="ko-KR"/>
        </w:rPr>
      </w:pPr>
      <w:bookmarkStart w:id="9" w:name="_Toc29239851"/>
      <w:bookmarkStart w:id="10" w:name="_Toc37296210"/>
      <w:bookmarkStart w:id="11" w:name="_Toc46490337"/>
      <w:bookmarkStart w:id="12" w:name="_Toc52752032"/>
      <w:bookmarkStart w:id="13" w:name="_Toc52796494"/>
      <w:bookmarkStart w:id="14" w:name="_Toc155999648"/>
      <w:r w:rsidRPr="003541C3">
        <w:rPr>
          <w:lang w:eastAsia="ko-KR"/>
        </w:rPr>
        <w:t>5.8.1</w:t>
      </w:r>
      <w:r w:rsidRPr="003541C3">
        <w:rPr>
          <w:lang w:eastAsia="ko-KR"/>
        </w:rPr>
        <w:tab/>
        <w:t>Downlink</w:t>
      </w:r>
      <w:bookmarkEnd w:id="9"/>
      <w:bookmarkEnd w:id="10"/>
      <w:bookmarkEnd w:id="11"/>
      <w:bookmarkEnd w:id="12"/>
      <w:bookmarkEnd w:id="13"/>
      <w:bookmarkEnd w:id="14"/>
    </w:p>
    <w:p w14:paraId="60EA88F5" w14:textId="74A37B88" w:rsidR="00EC412C" w:rsidRPr="003541C3" w:rsidRDefault="00EC412C" w:rsidP="00EC412C">
      <w:pPr>
        <w:rPr>
          <w:lang w:eastAsia="ko-KR"/>
        </w:rPr>
      </w:pPr>
      <w:r w:rsidRPr="003541C3">
        <w:rPr>
          <w:lang w:eastAsia="ko-KR"/>
        </w:rPr>
        <w:t xml:space="preserve">Semi-Persistent Scheduling (SPS) </w:t>
      </w:r>
      <w:del w:id="15" w:author="Apple - Fangli" w:date="2024-02-16T12:16:00Z">
        <w:r w:rsidRPr="003541C3" w:rsidDel="00976A81">
          <w:rPr>
            <w:lang w:eastAsia="ko-KR"/>
          </w:rPr>
          <w:delText xml:space="preserve">is only applicable for UEs in RRC_CONNECTED and </w:delText>
        </w:r>
      </w:del>
      <w:r w:rsidRPr="003541C3">
        <w:rPr>
          <w:lang w:eastAsia="ko-KR"/>
        </w:rPr>
        <w:t xml:space="preserve">is configured by RRC for a Serving Cell per BWP. </w:t>
      </w:r>
      <w:r w:rsidRPr="003541C3">
        <w:rPr>
          <w:noProof/>
          <w:lang w:eastAsia="ko-KR"/>
        </w:rPr>
        <w:t xml:space="preserve">Multiple assignments can be active simultaneously in the same BWP. </w:t>
      </w:r>
      <w:r w:rsidRPr="003541C3">
        <w:rPr>
          <w:lang w:eastAsia="ko-KR"/>
        </w:rPr>
        <w:t>Activation and deactivation of the DL SPS are independent among the Serving Cells.</w:t>
      </w:r>
    </w:p>
    <w:p w14:paraId="20950E59" w14:textId="77777777" w:rsidR="00EC412C" w:rsidRPr="003541C3" w:rsidRDefault="00EC412C" w:rsidP="00EC412C">
      <w:pPr>
        <w:rPr>
          <w:lang w:eastAsia="ko-KR"/>
        </w:rPr>
      </w:pPr>
      <w:r w:rsidRPr="003541C3">
        <w:rPr>
          <w:lang w:eastAsia="ko-KR"/>
        </w:rPr>
        <w:t>For the DL SPS, a DL assignment is provided by PDCCH, and stored or cleared based on L1 signalling indicating SPS activation or deactivation.</w:t>
      </w:r>
    </w:p>
    <w:p w14:paraId="11544307" w14:textId="77777777" w:rsidR="00EC412C" w:rsidRPr="003541C3" w:rsidRDefault="00EC412C" w:rsidP="00EC412C">
      <w:pPr>
        <w:rPr>
          <w:lang w:eastAsia="ko-KR"/>
        </w:rPr>
      </w:pPr>
      <w:r w:rsidRPr="003541C3">
        <w:rPr>
          <w:lang w:eastAsia="ko-KR"/>
        </w:rPr>
        <w:t xml:space="preserve">RRC configures the following parameters when </w:t>
      </w:r>
      <w:r w:rsidRPr="003541C3">
        <w:rPr>
          <w:rFonts w:eastAsia="Malgun Gothic"/>
          <w:lang w:eastAsia="ko-KR"/>
        </w:rPr>
        <w:t xml:space="preserve">the </w:t>
      </w:r>
      <w:r w:rsidRPr="003541C3">
        <w:rPr>
          <w:lang w:eastAsia="ko-KR"/>
        </w:rPr>
        <w:t>SPS is configured:</w:t>
      </w:r>
    </w:p>
    <w:p w14:paraId="689C1D16"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cs-RNTI</w:t>
      </w:r>
      <w:r w:rsidRPr="003541C3">
        <w:rPr>
          <w:lang w:eastAsia="ko-KR"/>
        </w:rPr>
        <w:t>: CS-RNTI for activation, deactivation, and retransmission;</w:t>
      </w:r>
    </w:p>
    <w:p w14:paraId="4814C203"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nrofHARQ-Processes</w:t>
      </w:r>
      <w:r w:rsidRPr="003541C3">
        <w:rPr>
          <w:lang w:eastAsia="ko-KR"/>
        </w:rPr>
        <w:t>: the number of configured HARQ processes for SPS;</w:t>
      </w:r>
    </w:p>
    <w:p w14:paraId="5F63D1F1" w14:textId="77777777" w:rsidR="00EC412C" w:rsidRPr="003541C3" w:rsidRDefault="00EC412C" w:rsidP="00EC412C">
      <w:pPr>
        <w:pStyle w:val="B1"/>
        <w:rPr>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Offset of HARQ process for SPS;</w:t>
      </w:r>
    </w:p>
    <w:p w14:paraId="1379F720"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periodicity</w:t>
      </w:r>
      <w:r w:rsidRPr="003541C3">
        <w:rPr>
          <w:lang w:eastAsia="ko-KR"/>
        </w:rPr>
        <w:t>: periodicity of configured downlink assignment for SPS.</w:t>
      </w:r>
    </w:p>
    <w:p w14:paraId="490A41AB" w14:textId="77777777" w:rsidR="00EC412C" w:rsidRPr="003541C3" w:rsidRDefault="00EC412C" w:rsidP="00EC412C">
      <w:pPr>
        <w:rPr>
          <w:lang w:eastAsia="ko-KR"/>
        </w:rPr>
      </w:pPr>
      <w:r w:rsidRPr="003541C3">
        <w:rPr>
          <w:lang w:eastAsia="ko-KR"/>
        </w:rPr>
        <w:t xml:space="preserve">When </w:t>
      </w:r>
      <w:r w:rsidRPr="003541C3">
        <w:rPr>
          <w:rFonts w:eastAsia="Malgun Gothic"/>
          <w:lang w:eastAsia="ko-KR"/>
        </w:rPr>
        <w:t xml:space="preserve">the </w:t>
      </w:r>
      <w:r w:rsidRPr="003541C3">
        <w:rPr>
          <w:lang w:eastAsia="ko-KR"/>
        </w:rPr>
        <w:t>SPS is released by upper layers, all the corresponding configurations shall be released.</w:t>
      </w:r>
    </w:p>
    <w:p w14:paraId="29861C0F" w14:textId="77777777" w:rsidR="00EC412C" w:rsidRPr="003541C3" w:rsidRDefault="00EC412C" w:rsidP="00EC412C">
      <w:pPr>
        <w:rPr>
          <w:lang w:eastAsia="ko-KR"/>
        </w:rPr>
      </w:pPr>
      <w:r w:rsidRPr="003541C3">
        <w:rPr>
          <w:lang w:eastAsia="ko-KR"/>
        </w:rPr>
        <w:t>After a downlink assignment is configured for SPS, the MAC entity shall consider sequentially that the N</w:t>
      </w:r>
      <w:r w:rsidRPr="003541C3">
        <w:rPr>
          <w:vertAlign w:val="superscript"/>
          <w:lang w:eastAsia="ko-KR"/>
        </w:rPr>
        <w:t>th</w:t>
      </w:r>
      <w:r w:rsidRPr="003541C3">
        <w:rPr>
          <w:lang w:eastAsia="ko-KR"/>
        </w:rPr>
        <w:t xml:space="preserve"> downlink assignment occurs in the slot for which:</w:t>
      </w:r>
    </w:p>
    <w:p w14:paraId="18EF243F" w14:textId="77777777" w:rsidR="00EC412C" w:rsidRPr="003541C3" w:rsidRDefault="00EC412C" w:rsidP="00EC412C">
      <w:pPr>
        <w:pStyle w:val="EQ"/>
        <w:ind w:left="284"/>
        <w:rPr>
          <w:lang w:eastAsia="ko-KR"/>
        </w:rPr>
      </w:pPr>
      <w:r w:rsidRPr="003541C3">
        <w:rPr>
          <w:lang w:eastAsia="ko-KR"/>
        </w:rPr>
        <w:tab/>
        <w:t>(</w:t>
      </w:r>
      <w:r w:rsidRPr="003541C3">
        <w:rPr>
          <w:i/>
          <w:lang w:eastAsia="ko-KR"/>
        </w:rPr>
        <w:t>numberOfSlotsPerFrame</w:t>
      </w:r>
      <w:r w:rsidRPr="003541C3">
        <w:rPr>
          <w:lang w:eastAsia="ko-KR"/>
        </w:rPr>
        <w:t xml:space="preserve"> × SFN + slot number in the frame) =</w:t>
      </w:r>
      <w:r w:rsidRPr="003541C3">
        <w:rPr>
          <w:lang w:eastAsia="ko-KR"/>
        </w:rPr>
        <w:br/>
        <w:t>[(</w:t>
      </w:r>
      <w:r w:rsidRPr="003541C3">
        <w:rPr>
          <w:i/>
          <w:lang w:eastAsia="ko-KR"/>
        </w:rPr>
        <w:t>numberOfSlotsPerFrame</w:t>
      </w:r>
      <w:r w:rsidRPr="003541C3">
        <w:rPr>
          <w:lang w:eastAsia="ko-KR"/>
        </w:rPr>
        <w:t xml:space="preserve"> × SFN</w:t>
      </w:r>
      <w:r w:rsidRPr="003541C3">
        <w:rPr>
          <w:vertAlign w:val="subscript"/>
          <w:lang w:eastAsia="ko-KR"/>
        </w:rPr>
        <w:t>start time</w:t>
      </w:r>
      <w:r w:rsidRPr="003541C3">
        <w:rPr>
          <w:lang w:eastAsia="ko-KR"/>
        </w:rPr>
        <w:t xml:space="preserve"> + slot</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 xml:space="preserve"> × </w:t>
      </w:r>
      <w:r w:rsidRPr="003541C3">
        <w:rPr>
          <w:i/>
          <w:lang w:eastAsia="ko-KR"/>
        </w:rPr>
        <w:t>numberOfSlotsPerFrame</w:t>
      </w:r>
      <w:r w:rsidRPr="003541C3">
        <w:rPr>
          <w:lang w:eastAsia="ko-KR"/>
        </w:rPr>
        <w:t xml:space="preserve"> / 10]</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w:t>
      </w:r>
    </w:p>
    <w:p w14:paraId="294E5297" w14:textId="77777777" w:rsidR="00EC412C" w:rsidRPr="003541C3" w:rsidRDefault="00EC412C" w:rsidP="00EC412C">
      <w:pPr>
        <w:rPr>
          <w:lang w:eastAsia="ko-KR"/>
        </w:rPr>
      </w:pPr>
      <w:r w:rsidRPr="003541C3">
        <w:rPr>
          <w:lang w:eastAsia="ko-KR"/>
        </w:rPr>
        <w:t>where SFN</w:t>
      </w:r>
      <w:r w:rsidRPr="003541C3">
        <w:rPr>
          <w:vertAlign w:val="subscript"/>
          <w:lang w:eastAsia="ko-KR"/>
        </w:rPr>
        <w:t>start time</w:t>
      </w:r>
      <w:r w:rsidRPr="003541C3">
        <w:rPr>
          <w:lang w:eastAsia="ko-KR"/>
        </w:rPr>
        <w:t xml:space="preserve"> and slot</w:t>
      </w:r>
      <w:r w:rsidRPr="003541C3">
        <w:rPr>
          <w:vertAlign w:val="subscript"/>
          <w:lang w:eastAsia="ko-KR"/>
        </w:rPr>
        <w:t>start time</w:t>
      </w:r>
      <w:r w:rsidRPr="003541C3">
        <w:rPr>
          <w:lang w:eastAsia="ko-KR"/>
        </w:rPr>
        <w:t xml:space="preserve"> are the SFN and slot, respectively,</w:t>
      </w:r>
      <w:r w:rsidRPr="003541C3">
        <w:t xml:space="preserve"> </w:t>
      </w:r>
      <w:r w:rsidRPr="003541C3">
        <w:rPr>
          <w:lang w:eastAsia="ko-KR"/>
        </w:rPr>
        <w:t>of the first transmission of PDSCH where the configured downlink assignment was (re-)initialised.</w:t>
      </w:r>
    </w:p>
    <w:p w14:paraId="3CC32C32" w14:textId="77777777" w:rsidR="00EC412C" w:rsidRPr="003541C3" w:rsidRDefault="00EC412C" w:rsidP="00EC412C">
      <w:pPr>
        <w:pStyle w:val="NO"/>
        <w:rPr>
          <w:lang w:eastAsia="ko-KR"/>
        </w:rPr>
      </w:pPr>
      <w:r w:rsidRPr="003541C3">
        <w:rPr>
          <w:rFonts w:eastAsiaTheme="minorEastAsia"/>
        </w:rPr>
        <w:t>NOTE:</w:t>
      </w:r>
      <w:r w:rsidRPr="003541C3">
        <w:rPr>
          <w:rFonts w:eastAsiaTheme="minorEastAsia"/>
          <w:noProof/>
        </w:rPr>
        <w:tab/>
        <w:t>In case of unaligned SFN across carriers in a cell group</w:t>
      </w:r>
      <w:r w:rsidRPr="003541C3">
        <w:rPr>
          <w:rFonts w:eastAsiaTheme="minorEastAsia"/>
        </w:rPr>
        <w:t>, the SFN of the concerned Serving Cell is used to calculate the occurrences of configured downlink assignments.</w:t>
      </w:r>
    </w:p>
    <w:p w14:paraId="26833CA1" w14:textId="77777777" w:rsidR="00EC412C" w:rsidRPr="003541C3" w:rsidRDefault="00EC412C" w:rsidP="00EC412C">
      <w:pPr>
        <w:pStyle w:val="Heading3"/>
        <w:rPr>
          <w:lang w:eastAsia="ko-KR"/>
        </w:rPr>
      </w:pPr>
      <w:bookmarkStart w:id="16" w:name="_Toc155999649"/>
      <w:r w:rsidRPr="003541C3">
        <w:rPr>
          <w:lang w:eastAsia="ko-KR"/>
        </w:rPr>
        <w:t>5.8.1a</w:t>
      </w:r>
      <w:r w:rsidRPr="003541C3">
        <w:rPr>
          <w:lang w:eastAsia="ko-KR"/>
        </w:rPr>
        <w:tab/>
        <w:t>Downlink for Multicast</w:t>
      </w:r>
      <w:bookmarkEnd w:id="16"/>
    </w:p>
    <w:p w14:paraId="13B9A463" w14:textId="6921EEA0" w:rsidR="00EC412C" w:rsidRPr="003541C3" w:rsidRDefault="00EC412C" w:rsidP="00EC412C">
      <w:pPr>
        <w:rPr>
          <w:lang w:eastAsia="ko-KR"/>
        </w:rPr>
      </w:pPr>
      <w:r w:rsidRPr="003541C3">
        <w:rPr>
          <w:lang w:eastAsia="ko-KR"/>
        </w:rPr>
        <w:t xml:space="preserve">MBS Semi-Persistent Scheduling (SPS) </w:t>
      </w:r>
      <w:ins w:id="17" w:author="Apple - Fangli" w:date="2024-02-16T12:16:00Z">
        <w:r w:rsidR="005A7869" w:rsidRPr="003541C3">
          <w:rPr>
            <w:lang w:eastAsia="ko-KR"/>
          </w:rPr>
          <w:t>is only applicable for UEs in RRC_CONNECTED</w:t>
        </w:r>
        <w:r w:rsidR="005A7869">
          <w:rPr>
            <w:lang w:eastAsia="ko-KR"/>
          </w:rPr>
          <w:t xml:space="preserve"> and </w:t>
        </w:r>
      </w:ins>
      <w:r>
        <w:rPr>
          <w:lang w:eastAsia="ko-KR"/>
        </w:rPr>
        <w:t>is</w:t>
      </w:r>
      <w:r w:rsidRPr="003541C3" w:rsidDel="00521C94">
        <w:rPr>
          <w:lang w:eastAsia="ko-KR"/>
        </w:rPr>
        <w:t xml:space="preserve"> </w:t>
      </w:r>
      <w:r w:rsidRPr="003541C3">
        <w:rPr>
          <w:lang w:eastAsia="ko-KR"/>
        </w:rPr>
        <w:t>configured by RRC on one Serving Cell per BWP. Multiple assignments can be active simultaneously in the same BWP.</w:t>
      </w:r>
    </w:p>
    <w:p w14:paraId="53E430C5" w14:textId="77777777" w:rsidR="00EC412C" w:rsidRPr="003541C3" w:rsidRDefault="00EC412C" w:rsidP="00EC412C">
      <w:pPr>
        <w:rPr>
          <w:lang w:eastAsia="ko-KR"/>
        </w:rPr>
      </w:pPr>
      <w:r w:rsidRPr="003541C3">
        <w:rPr>
          <w:lang w:eastAsia="ko-KR"/>
        </w:rPr>
        <w:t>For the DL MBS SPS, a DL assignment is provided by PDCCH, and stored or cleared based on L1 signalling indicating SPS activation or deactivation.</w:t>
      </w:r>
    </w:p>
    <w:p w14:paraId="742FE85B" w14:textId="77777777" w:rsidR="00EC412C" w:rsidRPr="003541C3" w:rsidRDefault="00EC412C" w:rsidP="00EC412C">
      <w:pPr>
        <w:rPr>
          <w:lang w:eastAsia="ko-KR"/>
        </w:rPr>
      </w:pPr>
      <w:r w:rsidRPr="003541C3">
        <w:rPr>
          <w:lang w:eastAsia="ko-KR"/>
        </w:rPr>
        <w:t xml:space="preserve">RRC configures the following parameters when </w:t>
      </w:r>
      <w:r w:rsidRPr="003541C3">
        <w:rPr>
          <w:rFonts w:eastAsia="Malgun Gothic"/>
          <w:lang w:eastAsia="ko-KR"/>
        </w:rPr>
        <w:t xml:space="preserve">the MBS </w:t>
      </w:r>
      <w:r w:rsidRPr="003541C3">
        <w:rPr>
          <w:lang w:eastAsia="ko-KR"/>
        </w:rPr>
        <w:t>SPS is configured:</w:t>
      </w:r>
    </w:p>
    <w:p w14:paraId="6CF1CF63" w14:textId="77777777" w:rsidR="00EC412C" w:rsidRPr="003541C3" w:rsidRDefault="00EC412C" w:rsidP="00EC412C">
      <w:pPr>
        <w:pStyle w:val="B1"/>
        <w:rPr>
          <w:rFonts w:eastAsia="Malgun Gothic"/>
          <w:lang w:eastAsia="ko-KR"/>
        </w:rPr>
      </w:pPr>
      <w:r w:rsidRPr="003541C3">
        <w:rPr>
          <w:lang w:eastAsia="ko-KR"/>
        </w:rPr>
        <w:t>-</w:t>
      </w:r>
      <w:r w:rsidRPr="003541C3">
        <w:rPr>
          <w:lang w:eastAsia="ko-KR"/>
        </w:rPr>
        <w:tab/>
      </w:r>
      <w:r w:rsidRPr="003541C3">
        <w:rPr>
          <w:i/>
          <w:lang w:eastAsia="ko-KR"/>
        </w:rPr>
        <w:t>cs-RNTI</w:t>
      </w:r>
      <w:r w:rsidRPr="003541C3">
        <w:rPr>
          <w:lang w:eastAsia="ko-KR"/>
        </w:rPr>
        <w:t>: CS-RNTI for MBS SPS deactivation, PTP for PTM retransmission if configured;</w:t>
      </w:r>
    </w:p>
    <w:p w14:paraId="13ADEB33"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g-cs-RNTI</w:t>
      </w:r>
      <w:r w:rsidRPr="003541C3">
        <w:rPr>
          <w:lang w:eastAsia="ko-KR"/>
        </w:rPr>
        <w:t>: G-CS-RNTI for activation, deactivation, and retransmission;</w:t>
      </w:r>
    </w:p>
    <w:p w14:paraId="1224BC1A" w14:textId="77777777" w:rsidR="00EC412C" w:rsidRPr="003541C3" w:rsidRDefault="00EC412C" w:rsidP="00EC412C">
      <w:pPr>
        <w:pStyle w:val="B1"/>
        <w:rPr>
          <w:lang w:eastAsia="ko-KR"/>
        </w:rPr>
      </w:pPr>
      <w:r w:rsidRPr="003541C3">
        <w:rPr>
          <w:lang w:eastAsia="ko-KR"/>
        </w:rPr>
        <w:lastRenderedPageBreak/>
        <w:t>-</w:t>
      </w:r>
      <w:r w:rsidRPr="003541C3">
        <w:rPr>
          <w:lang w:eastAsia="ko-KR"/>
        </w:rPr>
        <w:tab/>
      </w:r>
      <w:r w:rsidRPr="003541C3">
        <w:rPr>
          <w:i/>
          <w:lang w:eastAsia="ko-KR"/>
        </w:rPr>
        <w:t>nrofHARQ-Processes</w:t>
      </w:r>
      <w:r w:rsidRPr="003541C3">
        <w:rPr>
          <w:lang w:eastAsia="ko-KR"/>
        </w:rPr>
        <w:t>: the number of configured HARQ processes for MBS SPS;</w:t>
      </w:r>
    </w:p>
    <w:p w14:paraId="2650EA3E" w14:textId="77777777" w:rsidR="00EC412C" w:rsidRPr="003541C3" w:rsidRDefault="00EC412C" w:rsidP="00EC412C">
      <w:pPr>
        <w:pStyle w:val="B1"/>
        <w:rPr>
          <w:lang w:eastAsia="ko-KR"/>
        </w:rPr>
      </w:pPr>
      <w:r w:rsidRPr="003541C3">
        <w:rPr>
          <w:lang w:eastAsia="ko-KR"/>
        </w:rPr>
        <w:t>-</w:t>
      </w:r>
      <w:r w:rsidRPr="003541C3">
        <w:rPr>
          <w:lang w:eastAsia="ko-KR"/>
        </w:rPr>
        <w:tab/>
      </w:r>
      <w:r w:rsidRPr="003541C3">
        <w:rPr>
          <w:i/>
          <w:lang w:eastAsia="ko-KR"/>
        </w:rPr>
        <w:t>harq-ProcID-Offset</w:t>
      </w:r>
      <w:r w:rsidRPr="003541C3">
        <w:rPr>
          <w:lang w:eastAsia="ko-KR"/>
        </w:rPr>
        <w:t xml:space="preserve">: Offset of HARQ process for </w:t>
      </w:r>
      <w:r w:rsidRPr="003541C3">
        <w:rPr>
          <w:rFonts w:eastAsia="Malgun Gothic"/>
          <w:lang w:eastAsia="ko-KR"/>
        </w:rPr>
        <w:t xml:space="preserve">MBS </w:t>
      </w:r>
      <w:r w:rsidRPr="003541C3">
        <w:rPr>
          <w:lang w:eastAsia="ko-KR"/>
        </w:rPr>
        <w:t>SPS;</w:t>
      </w:r>
    </w:p>
    <w:p w14:paraId="09371A3A" w14:textId="77777777" w:rsidR="00EC412C" w:rsidRPr="005100D6" w:rsidRDefault="00EC412C" w:rsidP="00EC412C">
      <w:pPr>
        <w:pStyle w:val="B1"/>
        <w:rPr>
          <w:lang w:val="en-US" w:eastAsia="zh-CN"/>
        </w:rPr>
      </w:pPr>
      <w:r w:rsidRPr="003541C3">
        <w:rPr>
          <w:lang w:eastAsia="ko-KR"/>
        </w:rPr>
        <w:t>-</w:t>
      </w:r>
      <w:r w:rsidRPr="003541C3">
        <w:rPr>
          <w:lang w:eastAsia="ko-KR"/>
        </w:rPr>
        <w:tab/>
      </w:r>
      <w:r w:rsidRPr="003541C3">
        <w:rPr>
          <w:i/>
          <w:lang w:eastAsia="ko-KR"/>
        </w:rPr>
        <w:t>periodicity</w:t>
      </w:r>
      <w:r w:rsidRPr="003541C3">
        <w:rPr>
          <w:lang w:eastAsia="ko-KR"/>
        </w:rPr>
        <w:t>: periodicity of configured downlink assignment for MBS SPS.</w:t>
      </w:r>
    </w:p>
    <w:p w14:paraId="21F5E469" w14:textId="77777777" w:rsidR="00EC412C" w:rsidRPr="003541C3" w:rsidRDefault="00EC412C" w:rsidP="00EC412C">
      <w:pPr>
        <w:rPr>
          <w:lang w:eastAsia="ko-KR"/>
        </w:rPr>
      </w:pPr>
      <w:r w:rsidRPr="003541C3">
        <w:rPr>
          <w:lang w:eastAsia="ko-KR"/>
        </w:rPr>
        <w:t xml:space="preserve">When </w:t>
      </w:r>
      <w:r w:rsidRPr="003541C3">
        <w:rPr>
          <w:rFonts w:eastAsia="Malgun Gothic"/>
          <w:lang w:eastAsia="ko-KR"/>
        </w:rPr>
        <w:t xml:space="preserve">the MBS </w:t>
      </w:r>
      <w:r w:rsidRPr="003541C3">
        <w:rPr>
          <w:lang w:eastAsia="ko-KR"/>
        </w:rPr>
        <w:t>SPS is released by upper layers, all the corresponding configurations shall be released.</w:t>
      </w:r>
    </w:p>
    <w:p w14:paraId="7148529A" w14:textId="77777777" w:rsidR="00EC412C" w:rsidRPr="003541C3" w:rsidRDefault="00EC412C" w:rsidP="00EC412C">
      <w:pPr>
        <w:rPr>
          <w:lang w:eastAsia="ko-KR"/>
        </w:rPr>
      </w:pPr>
      <w:r w:rsidRPr="003541C3">
        <w:rPr>
          <w:lang w:eastAsia="ko-KR"/>
        </w:rPr>
        <w:t>After a downlink assignment is configured for MBS SPS, the MAC entity shall consider sequentially that the N</w:t>
      </w:r>
      <w:r w:rsidRPr="003541C3">
        <w:rPr>
          <w:vertAlign w:val="superscript"/>
          <w:lang w:eastAsia="ko-KR"/>
        </w:rPr>
        <w:t>th</w:t>
      </w:r>
      <w:r w:rsidRPr="003541C3">
        <w:rPr>
          <w:lang w:eastAsia="ko-KR"/>
        </w:rPr>
        <w:t xml:space="preserve"> downlink assignment occurs in the slot for which:</w:t>
      </w:r>
    </w:p>
    <w:p w14:paraId="7E95E291" w14:textId="77777777" w:rsidR="00EC412C" w:rsidRPr="003541C3" w:rsidRDefault="00EC412C" w:rsidP="00EC412C">
      <w:pPr>
        <w:pStyle w:val="EQ"/>
        <w:ind w:left="284"/>
        <w:rPr>
          <w:lang w:eastAsia="ko-KR"/>
        </w:rPr>
      </w:pPr>
      <w:r w:rsidRPr="003541C3">
        <w:rPr>
          <w:lang w:eastAsia="ko-KR"/>
        </w:rPr>
        <w:tab/>
        <w:t>(</w:t>
      </w:r>
      <w:r w:rsidRPr="003541C3">
        <w:rPr>
          <w:i/>
          <w:lang w:eastAsia="ko-KR"/>
        </w:rPr>
        <w:t>numberOfSlotsPerFrame</w:t>
      </w:r>
      <w:r w:rsidRPr="003541C3">
        <w:rPr>
          <w:lang w:eastAsia="ko-KR"/>
        </w:rPr>
        <w:t xml:space="preserve"> × SFN + slot number in the frame) =</w:t>
      </w:r>
      <w:r w:rsidRPr="003541C3">
        <w:rPr>
          <w:lang w:eastAsia="ko-KR"/>
        </w:rPr>
        <w:br/>
        <w:t>[(</w:t>
      </w:r>
      <w:r w:rsidRPr="003541C3">
        <w:rPr>
          <w:i/>
          <w:lang w:eastAsia="ko-KR"/>
        </w:rPr>
        <w:t>numberOfSlotsPerFrame</w:t>
      </w:r>
      <w:r w:rsidRPr="003541C3">
        <w:rPr>
          <w:lang w:eastAsia="ko-KR"/>
        </w:rPr>
        <w:t xml:space="preserve"> × SFN</w:t>
      </w:r>
      <w:r w:rsidRPr="003541C3">
        <w:rPr>
          <w:vertAlign w:val="subscript"/>
          <w:lang w:eastAsia="ko-KR"/>
        </w:rPr>
        <w:t>start time</w:t>
      </w:r>
      <w:r w:rsidRPr="003541C3">
        <w:rPr>
          <w:lang w:eastAsia="ko-KR"/>
        </w:rPr>
        <w:t xml:space="preserve"> + slot</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 xml:space="preserve"> × </w:t>
      </w:r>
      <w:r w:rsidRPr="003541C3">
        <w:rPr>
          <w:i/>
          <w:lang w:eastAsia="ko-KR"/>
        </w:rPr>
        <w:t>numberOfSlotsPerFrame</w:t>
      </w:r>
      <w:r w:rsidRPr="003541C3">
        <w:rPr>
          <w:lang w:eastAsia="ko-KR"/>
        </w:rPr>
        <w:t xml:space="preserve"> / 10]</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w:t>
      </w:r>
    </w:p>
    <w:p w14:paraId="5721C1D8" w14:textId="77777777" w:rsidR="00EC412C" w:rsidRPr="003541C3" w:rsidRDefault="00EC412C" w:rsidP="00EC412C">
      <w:pPr>
        <w:rPr>
          <w:lang w:eastAsia="ko-KR"/>
        </w:rPr>
      </w:pPr>
      <w:r w:rsidRPr="003541C3">
        <w:rPr>
          <w:lang w:eastAsia="ko-KR"/>
        </w:rPr>
        <w:t>where SFN</w:t>
      </w:r>
      <w:r w:rsidRPr="003541C3">
        <w:rPr>
          <w:vertAlign w:val="subscript"/>
          <w:lang w:eastAsia="ko-KR"/>
        </w:rPr>
        <w:t>start time</w:t>
      </w:r>
      <w:r w:rsidRPr="003541C3">
        <w:rPr>
          <w:lang w:eastAsia="ko-KR"/>
        </w:rPr>
        <w:t xml:space="preserve"> and slot</w:t>
      </w:r>
      <w:r w:rsidRPr="003541C3">
        <w:rPr>
          <w:vertAlign w:val="subscript"/>
          <w:lang w:eastAsia="ko-KR"/>
        </w:rPr>
        <w:t>start time</w:t>
      </w:r>
      <w:r w:rsidRPr="003541C3">
        <w:rPr>
          <w:lang w:eastAsia="ko-KR"/>
        </w:rPr>
        <w:t xml:space="preserve"> are the SFN and slot, respectively,</w:t>
      </w:r>
      <w:r w:rsidRPr="003541C3">
        <w:t xml:space="preserve"> </w:t>
      </w:r>
      <w:r w:rsidRPr="003541C3">
        <w:rPr>
          <w:lang w:eastAsia="ko-KR"/>
        </w:rPr>
        <w:t>of the first transmission of PDSCH where the configured downlink assignment was (re-)initialised.</w:t>
      </w:r>
    </w:p>
    <w:p w14:paraId="09C2A1F4" w14:textId="77777777" w:rsidR="00EC412C" w:rsidRDefault="00EC412C">
      <w:pPr>
        <w:rPr>
          <w:noProof/>
        </w:rPr>
      </w:pPr>
    </w:p>
    <w:p w14:paraId="30C92CD6" w14:textId="77777777" w:rsidR="00062F92" w:rsidRPr="003541C3" w:rsidRDefault="00062F92" w:rsidP="00062F92">
      <w:pPr>
        <w:pStyle w:val="Heading1"/>
        <w:rPr>
          <w:lang w:eastAsia="ko-KR"/>
        </w:rPr>
      </w:pPr>
      <w:bookmarkStart w:id="18" w:name="_Toc37296325"/>
      <w:bookmarkStart w:id="19" w:name="_Toc46490456"/>
      <w:bookmarkStart w:id="20" w:name="_Toc52752151"/>
      <w:bookmarkStart w:id="21" w:name="_Toc52796613"/>
      <w:bookmarkStart w:id="22" w:name="_Toc155999865"/>
      <w:r w:rsidRPr="003541C3">
        <w:rPr>
          <w:lang w:eastAsia="ko-KR"/>
        </w:rPr>
        <w:t>7</w:t>
      </w:r>
      <w:r w:rsidRPr="003541C3">
        <w:rPr>
          <w:lang w:eastAsia="ko-KR"/>
        </w:rPr>
        <w:tab/>
        <w:t>Variables and constants</w:t>
      </w:r>
      <w:bookmarkEnd w:id="18"/>
      <w:bookmarkEnd w:id="19"/>
      <w:bookmarkEnd w:id="20"/>
      <w:bookmarkEnd w:id="21"/>
      <w:bookmarkEnd w:id="22"/>
    </w:p>
    <w:p w14:paraId="30C9EE40" w14:textId="77777777" w:rsidR="00062F92" w:rsidRPr="003541C3" w:rsidRDefault="00062F92" w:rsidP="00062F92">
      <w:pPr>
        <w:pStyle w:val="Heading2"/>
        <w:rPr>
          <w:lang w:eastAsia="ko-KR"/>
        </w:rPr>
      </w:pPr>
      <w:bookmarkStart w:id="23" w:name="_Toc29239906"/>
      <w:bookmarkStart w:id="24" w:name="_Toc37296326"/>
      <w:bookmarkStart w:id="25" w:name="_Toc46490457"/>
      <w:bookmarkStart w:id="26" w:name="_Toc52752152"/>
      <w:bookmarkStart w:id="27" w:name="_Toc52796614"/>
      <w:bookmarkStart w:id="28" w:name="_Toc155999866"/>
      <w:r w:rsidRPr="003541C3">
        <w:rPr>
          <w:lang w:eastAsia="ko-KR"/>
        </w:rPr>
        <w:t>7.1</w:t>
      </w:r>
      <w:r w:rsidRPr="003541C3">
        <w:rPr>
          <w:lang w:eastAsia="ko-KR"/>
        </w:rPr>
        <w:tab/>
        <w:t>RNTI values</w:t>
      </w:r>
      <w:bookmarkEnd w:id="23"/>
      <w:bookmarkEnd w:id="24"/>
      <w:bookmarkEnd w:id="25"/>
      <w:bookmarkEnd w:id="26"/>
      <w:bookmarkEnd w:id="27"/>
      <w:bookmarkEnd w:id="28"/>
    </w:p>
    <w:p w14:paraId="4DC5E54A" w14:textId="77777777" w:rsidR="00062F92" w:rsidRPr="003541C3" w:rsidRDefault="00062F92" w:rsidP="00062F92">
      <w:pPr>
        <w:rPr>
          <w:lang w:eastAsia="ko-KR"/>
        </w:rPr>
      </w:pPr>
      <w:r w:rsidRPr="003541C3">
        <w:rPr>
          <w:lang w:eastAsia="ko-KR"/>
        </w:rPr>
        <w:t>RNTI values are presented in Table 7.1-1.</w:t>
      </w:r>
    </w:p>
    <w:p w14:paraId="3BFA3222" w14:textId="77777777" w:rsidR="00062F92" w:rsidRPr="003541C3" w:rsidRDefault="00062F92" w:rsidP="00062F92">
      <w:pPr>
        <w:pStyle w:val="TH"/>
        <w:rPr>
          <w:noProof/>
        </w:rPr>
      </w:pPr>
      <w:r w:rsidRPr="003541C3">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062F92" w:rsidRPr="003541C3" w14:paraId="362C089F" w14:textId="77777777" w:rsidTr="009D717E">
        <w:trPr>
          <w:jc w:val="center"/>
        </w:trPr>
        <w:tc>
          <w:tcPr>
            <w:tcW w:w="2530" w:type="dxa"/>
          </w:tcPr>
          <w:p w14:paraId="08620B8F" w14:textId="77777777" w:rsidR="00062F92" w:rsidRPr="003541C3" w:rsidRDefault="00062F92" w:rsidP="009D717E">
            <w:pPr>
              <w:pStyle w:val="TAH"/>
              <w:rPr>
                <w:lang w:eastAsia="ko-KR"/>
              </w:rPr>
            </w:pPr>
            <w:r w:rsidRPr="003541C3">
              <w:rPr>
                <w:lang w:eastAsia="ko-KR"/>
              </w:rPr>
              <w:t>Value (hexa-decimal)</w:t>
            </w:r>
          </w:p>
        </w:tc>
        <w:tc>
          <w:tcPr>
            <w:tcW w:w="5577" w:type="dxa"/>
          </w:tcPr>
          <w:p w14:paraId="3462322F" w14:textId="77777777" w:rsidR="00062F92" w:rsidRPr="003541C3" w:rsidRDefault="00062F92" w:rsidP="009D717E">
            <w:pPr>
              <w:pStyle w:val="TAH"/>
              <w:rPr>
                <w:lang w:eastAsia="ko-KR"/>
              </w:rPr>
            </w:pPr>
            <w:r w:rsidRPr="003541C3">
              <w:rPr>
                <w:lang w:eastAsia="ko-KR"/>
              </w:rPr>
              <w:t>RNTI</w:t>
            </w:r>
          </w:p>
        </w:tc>
      </w:tr>
      <w:tr w:rsidR="00062F92" w:rsidRPr="003541C3" w14:paraId="7E840522" w14:textId="77777777" w:rsidTr="009D717E">
        <w:trPr>
          <w:jc w:val="center"/>
        </w:trPr>
        <w:tc>
          <w:tcPr>
            <w:tcW w:w="2530" w:type="dxa"/>
          </w:tcPr>
          <w:p w14:paraId="5253838B" w14:textId="77777777" w:rsidR="00062F92" w:rsidRPr="003541C3" w:rsidRDefault="00062F92" w:rsidP="009D717E">
            <w:pPr>
              <w:pStyle w:val="TAC"/>
              <w:rPr>
                <w:lang w:eastAsia="ko-KR"/>
              </w:rPr>
            </w:pPr>
            <w:r w:rsidRPr="003541C3">
              <w:rPr>
                <w:lang w:eastAsia="ko-KR"/>
              </w:rPr>
              <w:t>0000</w:t>
            </w:r>
          </w:p>
        </w:tc>
        <w:tc>
          <w:tcPr>
            <w:tcW w:w="5577" w:type="dxa"/>
          </w:tcPr>
          <w:p w14:paraId="68EA45C8" w14:textId="77777777" w:rsidR="00062F92" w:rsidRPr="003541C3" w:rsidRDefault="00062F92" w:rsidP="009D717E">
            <w:pPr>
              <w:pStyle w:val="TAC"/>
              <w:rPr>
                <w:lang w:eastAsia="ko-KR"/>
              </w:rPr>
            </w:pPr>
            <w:r w:rsidRPr="003541C3">
              <w:rPr>
                <w:lang w:eastAsia="ko-KR"/>
              </w:rPr>
              <w:t>N/A</w:t>
            </w:r>
          </w:p>
        </w:tc>
      </w:tr>
      <w:tr w:rsidR="00062F92" w:rsidRPr="003541C3" w14:paraId="17046FFF" w14:textId="77777777" w:rsidTr="009D717E">
        <w:trPr>
          <w:jc w:val="center"/>
        </w:trPr>
        <w:tc>
          <w:tcPr>
            <w:tcW w:w="2530" w:type="dxa"/>
          </w:tcPr>
          <w:p w14:paraId="29C5F6BE" w14:textId="77777777" w:rsidR="00062F92" w:rsidRPr="003541C3" w:rsidRDefault="00062F92" w:rsidP="009D717E">
            <w:pPr>
              <w:pStyle w:val="TAC"/>
              <w:rPr>
                <w:lang w:eastAsia="ko-KR"/>
              </w:rPr>
            </w:pPr>
            <w:r w:rsidRPr="003541C3">
              <w:rPr>
                <w:lang w:eastAsia="ko-KR"/>
              </w:rPr>
              <w:t>0001–FFF2</w:t>
            </w:r>
          </w:p>
        </w:tc>
        <w:tc>
          <w:tcPr>
            <w:tcW w:w="5577" w:type="dxa"/>
          </w:tcPr>
          <w:p w14:paraId="2A97A793" w14:textId="77777777" w:rsidR="00062F92" w:rsidRPr="003541C3" w:rsidRDefault="00062F92" w:rsidP="009D71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541C3">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3541C3">
              <w:rPr>
                <w:rFonts w:ascii="Arial" w:hAnsi="Arial" w:cs="Arial"/>
                <w:sz w:val="18"/>
                <w:szCs w:val="18"/>
                <w:lang w:eastAsia="zh-CN"/>
              </w:rPr>
              <w:t>, G-RNTI, G-CS-RNTI, CG-SDT-CS-RNTI, and NCR-RNTI</w:t>
            </w:r>
          </w:p>
        </w:tc>
      </w:tr>
      <w:tr w:rsidR="00062F92" w:rsidRPr="003541C3" w14:paraId="7A8C4C5D" w14:textId="77777777" w:rsidTr="009D717E">
        <w:trPr>
          <w:jc w:val="center"/>
        </w:trPr>
        <w:tc>
          <w:tcPr>
            <w:tcW w:w="2530" w:type="dxa"/>
          </w:tcPr>
          <w:p w14:paraId="204948F4" w14:textId="77777777" w:rsidR="00062F92" w:rsidRPr="003541C3" w:rsidRDefault="00062F92" w:rsidP="009D717E">
            <w:pPr>
              <w:pStyle w:val="TAC"/>
              <w:rPr>
                <w:lang w:eastAsia="ko-KR"/>
              </w:rPr>
            </w:pPr>
            <w:r w:rsidRPr="003541C3">
              <w:rPr>
                <w:lang w:eastAsia="ko-KR"/>
              </w:rPr>
              <w:t>FFF3–FFFA</w:t>
            </w:r>
          </w:p>
        </w:tc>
        <w:tc>
          <w:tcPr>
            <w:tcW w:w="5577" w:type="dxa"/>
          </w:tcPr>
          <w:p w14:paraId="36807EC6" w14:textId="77777777" w:rsidR="00062F92" w:rsidRPr="003541C3" w:rsidRDefault="00062F92" w:rsidP="009D717E">
            <w:pPr>
              <w:pStyle w:val="TAC"/>
              <w:rPr>
                <w:lang w:eastAsia="ko-KR"/>
              </w:rPr>
            </w:pPr>
            <w:r w:rsidRPr="003541C3">
              <w:rPr>
                <w:lang w:eastAsia="ko-KR"/>
              </w:rPr>
              <w:t>Reserved</w:t>
            </w:r>
          </w:p>
        </w:tc>
      </w:tr>
      <w:tr w:rsidR="00062F92" w:rsidRPr="003541C3" w14:paraId="1FDE2026" w14:textId="77777777" w:rsidTr="009D717E">
        <w:trPr>
          <w:jc w:val="center"/>
        </w:trPr>
        <w:tc>
          <w:tcPr>
            <w:tcW w:w="2530" w:type="dxa"/>
          </w:tcPr>
          <w:p w14:paraId="735A9533" w14:textId="77777777" w:rsidR="00062F92" w:rsidRPr="003541C3" w:rsidRDefault="00062F92" w:rsidP="009D717E">
            <w:pPr>
              <w:pStyle w:val="TAC"/>
              <w:rPr>
                <w:lang w:eastAsia="ko-KR"/>
              </w:rPr>
            </w:pPr>
            <w:r w:rsidRPr="003541C3">
              <w:rPr>
                <w:lang w:eastAsia="ko-KR"/>
              </w:rPr>
              <w:t>FFFB</w:t>
            </w:r>
          </w:p>
        </w:tc>
        <w:tc>
          <w:tcPr>
            <w:tcW w:w="5577" w:type="dxa"/>
          </w:tcPr>
          <w:p w14:paraId="751ACAAC" w14:textId="77777777" w:rsidR="00062F92" w:rsidRPr="003541C3" w:rsidRDefault="00062F92" w:rsidP="009D717E">
            <w:pPr>
              <w:pStyle w:val="TAC"/>
              <w:rPr>
                <w:lang w:eastAsia="ko-KR"/>
              </w:rPr>
            </w:pPr>
            <w:r w:rsidRPr="003541C3">
              <w:t>Multicast MCCH-RNTI</w:t>
            </w:r>
          </w:p>
        </w:tc>
      </w:tr>
      <w:tr w:rsidR="00062F92" w:rsidRPr="003541C3" w14:paraId="44A839D0" w14:textId="77777777" w:rsidTr="009D717E">
        <w:trPr>
          <w:jc w:val="center"/>
        </w:trPr>
        <w:tc>
          <w:tcPr>
            <w:tcW w:w="2530" w:type="dxa"/>
          </w:tcPr>
          <w:p w14:paraId="2784086E" w14:textId="77777777" w:rsidR="00062F92" w:rsidRPr="003541C3" w:rsidRDefault="00062F92" w:rsidP="009D717E">
            <w:pPr>
              <w:pStyle w:val="TAC"/>
              <w:rPr>
                <w:lang w:eastAsia="ko-KR"/>
              </w:rPr>
            </w:pPr>
            <w:r w:rsidRPr="003541C3">
              <w:rPr>
                <w:lang w:eastAsia="zh-CN"/>
              </w:rPr>
              <w:t>FFFC</w:t>
            </w:r>
          </w:p>
        </w:tc>
        <w:tc>
          <w:tcPr>
            <w:tcW w:w="5577" w:type="dxa"/>
          </w:tcPr>
          <w:p w14:paraId="0F442766" w14:textId="77777777" w:rsidR="00062F92" w:rsidRPr="003541C3" w:rsidRDefault="00062F92" w:rsidP="009D717E">
            <w:pPr>
              <w:pStyle w:val="TAC"/>
              <w:rPr>
                <w:lang w:eastAsia="ko-KR"/>
              </w:rPr>
            </w:pPr>
            <w:r w:rsidRPr="003541C3">
              <w:rPr>
                <w:lang w:eastAsia="zh-CN"/>
              </w:rPr>
              <w:t>PEI-RNTI</w:t>
            </w:r>
          </w:p>
        </w:tc>
      </w:tr>
      <w:tr w:rsidR="00062F92" w:rsidRPr="003541C3" w14:paraId="262CB2BC" w14:textId="77777777" w:rsidTr="009D717E">
        <w:trPr>
          <w:jc w:val="center"/>
        </w:trPr>
        <w:tc>
          <w:tcPr>
            <w:tcW w:w="2530" w:type="dxa"/>
          </w:tcPr>
          <w:p w14:paraId="04BEBE87" w14:textId="77777777" w:rsidR="00062F92" w:rsidRPr="003541C3" w:rsidRDefault="00062F92" w:rsidP="009D717E">
            <w:pPr>
              <w:pStyle w:val="TAC"/>
              <w:rPr>
                <w:lang w:eastAsia="ko-KR"/>
              </w:rPr>
            </w:pPr>
            <w:r w:rsidRPr="003541C3">
              <w:rPr>
                <w:lang w:eastAsia="zh-CN"/>
              </w:rPr>
              <w:t>FFFD</w:t>
            </w:r>
          </w:p>
        </w:tc>
        <w:tc>
          <w:tcPr>
            <w:tcW w:w="5577" w:type="dxa"/>
          </w:tcPr>
          <w:p w14:paraId="249FEBFB" w14:textId="77777777" w:rsidR="00062F92" w:rsidRPr="003541C3" w:rsidRDefault="00062F92" w:rsidP="009D717E">
            <w:pPr>
              <w:pStyle w:val="TAC"/>
              <w:rPr>
                <w:lang w:eastAsia="ko-KR"/>
              </w:rPr>
            </w:pPr>
            <w:r w:rsidRPr="003541C3">
              <w:rPr>
                <w:lang w:eastAsia="zh-CN"/>
              </w:rPr>
              <w:t>MCCH-RNTI</w:t>
            </w:r>
          </w:p>
        </w:tc>
      </w:tr>
      <w:tr w:rsidR="00062F92" w:rsidRPr="003541C3" w14:paraId="39CC8A37" w14:textId="77777777" w:rsidTr="009D717E">
        <w:trPr>
          <w:jc w:val="center"/>
        </w:trPr>
        <w:tc>
          <w:tcPr>
            <w:tcW w:w="2530" w:type="dxa"/>
          </w:tcPr>
          <w:p w14:paraId="1BD192C4" w14:textId="77777777" w:rsidR="00062F92" w:rsidRPr="003541C3" w:rsidRDefault="00062F92" w:rsidP="009D717E">
            <w:pPr>
              <w:pStyle w:val="TAC"/>
              <w:rPr>
                <w:lang w:eastAsia="ko-KR"/>
              </w:rPr>
            </w:pPr>
            <w:r w:rsidRPr="003541C3">
              <w:t>FFFE</w:t>
            </w:r>
          </w:p>
        </w:tc>
        <w:tc>
          <w:tcPr>
            <w:tcW w:w="5577" w:type="dxa"/>
          </w:tcPr>
          <w:p w14:paraId="51F83315" w14:textId="77777777" w:rsidR="00062F92" w:rsidRPr="003541C3" w:rsidRDefault="00062F92" w:rsidP="009D717E">
            <w:pPr>
              <w:pStyle w:val="TAC"/>
              <w:rPr>
                <w:lang w:eastAsia="ko-KR"/>
              </w:rPr>
            </w:pPr>
            <w:r w:rsidRPr="003541C3">
              <w:t>P-RNTI</w:t>
            </w:r>
          </w:p>
        </w:tc>
      </w:tr>
      <w:tr w:rsidR="00062F92" w:rsidRPr="003541C3" w14:paraId="5A094628" w14:textId="77777777" w:rsidTr="009D717E">
        <w:trPr>
          <w:jc w:val="center"/>
        </w:trPr>
        <w:tc>
          <w:tcPr>
            <w:tcW w:w="2530" w:type="dxa"/>
          </w:tcPr>
          <w:p w14:paraId="76DF34CC" w14:textId="77777777" w:rsidR="00062F92" w:rsidRPr="003541C3" w:rsidRDefault="00062F92" w:rsidP="009D717E">
            <w:pPr>
              <w:pStyle w:val="TAC"/>
              <w:rPr>
                <w:lang w:eastAsia="ko-KR"/>
              </w:rPr>
            </w:pPr>
            <w:r w:rsidRPr="003541C3">
              <w:t>FFFF</w:t>
            </w:r>
          </w:p>
        </w:tc>
        <w:tc>
          <w:tcPr>
            <w:tcW w:w="5577" w:type="dxa"/>
          </w:tcPr>
          <w:p w14:paraId="6BF967A0" w14:textId="77777777" w:rsidR="00062F92" w:rsidRPr="003541C3" w:rsidRDefault="00062F92" w:rsidP="009D717E">
            <w:pPr>
              <w:pStyle w:val="TAC"/>
              <w:rPr>
                <w:lang w:eastAsia="ko-KR"/>
              </w:rPr>
            </w:pPr>
            <w:r w:rsidRPr="003541C3">
              <w:t>SI-RNTI</w:t>
            </w:r>
          </w:p>
        </w:tc>
      </w:tr>
    </w:tbl>
    <w:p w14:paraId="30D54F10" w14:textId="77777777" w:rsidR="00062F92" w:rsidRPr="003541C3" w:rsidRDefault="00062F92" w:rsidP="00062F92">
      <w:pPr>
        <w:rPr>
          <w:lang w:eastAsia="ko-KR"/>
        </w:rPr>
      </w:pPr>
    </w:p>
    <w:p w14:paraId="0246ED30" w14:textId="77777777" w:rsidR="00062F92" w:rsidRPr="003541C3" w:rsidRDefault="00062F92" w:rsidP="00062F92">
      <w:pPr>
        <w:pStyle w:val="TH"/>
        <w:rPr>
          <w:noProof/>
        </w:rPr>
      </w:pPr>
      <w:r w:rsidRPr="003541C3">
        <w:rPr>
          <w:noProof/>
        </w:rPr>
        <w:lastRenderedPageBreak/>
        <w:t>Table 7.1-</w:t>
      </w:r>
      <w:r w:rsidRPr="003541C3">
        <w:rPr>
          <w:noProof/>
          <w:lang w:eastAsia="ko-KR"/>
        </w:rPr>
        <w:t>2</w:t>
      </w:r>
      <w:r w:rsidRPr="003541C3">
        <w:rPr>
          <w:noProof/>
        </w:rPr>
        <w:t xml:space="preserve">: RNTI </w:t>
      </w:r>
      <w:r w:rsidRPr="003541C3">
        <w:rPr>
          <w:noProof/>
          <w:lang w:eastAsia="ko-KR"/>
        </w:rPr>
        <w:t>usage</w:t>
      </w:r>
      <w:r w:rsidRPr="003541C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062F92" w:rsidRPr="003541C3" w14:paraId="12C0BBFC" w14:textId="77777777" w:rsidTr="00062F92">
        <w:tc>
          <w:tcPr>
            <w:tcW w:w="1778" w:type="dxa"/>
            <w:shd w:val="clear" w:color="auto" w:fill="auto"/>
          </w:tcPr>
          <w:p w14:paraId="7605EBC7" w14:textId="77777777" w:rsidR="00062F92" w:rsidRPr="003541C3" w:rsidRDefault="00062F92" w:rsidP="009D717E">
            <w:pPr>
              <w:pStyle w:val="TAH"/>
              <w:rPr>
                <w:lang w:eastAsia="ko-KR"/>
              </w:rPr>
            </w:pPr>
            <w:r w:rsidRPr="003541C3">
              <w:rPr>
                <w:lang w:eastAsia="ko-KR"/>
              </w:rPr>
              <w:lastRenderedPageBreak/>
              <w:t>RNTI</w:t>
            </w:r>
          </w:p>
        </w:tc>
        <w:tc>
          <w:tcPr>
            <w:tcW w:w="3862" w:type="dxa"/>
            <w:shd w:val="clear" w:color="auto" w:fill="auto"/>
          </w:tcPr>
          <w:p w14:paraId="5C332AFA" w14:textId="77777777" w:rsidR="00062F92" w:rsidRPr="003541C3" w:rsidRDefault="00062F92" w:rsidP="009D717E">
            <w:pPr>
              <w:pStyle w:val="TAH"/>
              <w:rPr>
                <w:lang w:eastAsia="ko-KR"/>
              </w:rPr>
            </w:pPr>
            <w:r w:rsidRPr="003541C3">
              <w:rPr>
                <w:lang w:eastAsia="ko-KR"/>
              </w:rPr>
              <w:t>Usage</w:t>
            </w:r>
          </w:p>
        </w:tc>
        <w:tc>
          <w:tcPr>
            <w:tcW w:w="1946" w:type="dxa"/>
            <w:shd w:val="clear" w:color="auto" w:fill="auto"/>
          </w:tcPr>
          <w:p w14:paraId="3204A8FD" w14:textId="77777777" w:rsidR="00062F92" w:rsidRPr="003541C3" w:rsidRDefault="00062F92" w:rsidP="009D717E">
            <w:pPr>
              <w:pStyle w:val="TAH"/>
              <w:rPr>
                <w:lang w:eastAsia="ko-KR"/>
              </w:rPr>
            </w:pPr>
            <w:r w:rsidRPr="003541C3">
              <w:rPr>
                <w:lang w:eastAsia="ko-KR"/>
              </w:rPr>
              <w:t>Transport Channel</w:t>
            </w:r>
          </w:p>
        </w:tc>
        <w:tc>
          <w:tcPr>
            <w:tcW w:w="2043" w:type="dxa"/>
            <w:shd w:val="clear" w:color="auto" w:fill="auto"/>
          </w:tcPr>
          <w:p w14:paraId="77D3C886" w14:textId="77777777" w:rsidR="00062F92" w:rsidRPr="003541C3" w:rsidRDefault="00062F92" w:rsidP="009D717E">
            <w:pPr>
              <w:pStyle w:val="TAH"/>
              <w:rPr>
                <w:lang w:eastAsia="ko-KR"/>
              </w:rPr>
            </w:pPr>
            <w:r w:rsidRPr="003541C3">
              <w:rPr>
                <w:lang w:eastAsia="ko-KR"/>
              </w:rPr>
              <w:t>Logical Channel</w:t>
            </w:r>
          </w:p>
        </w:tc>
      </w:tr>
      <w:tr w:rsidR="00062F92" w:rsidRPr="003541C3" w14:paraId="29F27EB9" w14:textId="77777777" w:rsidTr="00062F92">
        <w:tc>
          <w:tcPr>
            <w:tcW w:w="1778" w:type="dxa"/>
            <w:shd w:val="clear" w:color="auto" w:fill="auto"/>
          </w:tcPr>
          <w:p w14:paraId="06F87D67" w14:textId="77777777" w:rsidR="00062F92" w:rsidRPr="003541C3" w:rsidRDefault="00062F92" w:rsidP="009D717E">
            <w:pPr>
              <w:pStyle w:val="TAC"/>
              <w:rPr>
                <w:lang w:eastAsia="ko-KR"/>
              </w:rPr>
            </w:pPr>
            <w:r w:rsidRPr="003541C3">
              <w:rPr>
                <w:noProof/>
                <w:lang w:eastAsia="ko-KR"/>
              </w:rPr>
              <w:t>P-RNTI</w:t>
            </w:r>
          </w:p>
        </w:tc>
        <w:tc>
          <w:tcPr>
            <w:tcW w:w="3862" w:type="dxa"/>
            <w:shd w:val="clear" w:color="auto" w:fill="auto"/>
          </w:tcPr>
          <w:p w14:paraId="05EF9D81" w14:textId="77777777" w:rsidR="00062F92" w:rsidRPr="003541C3" w:rsidRDefault="00062F92" w:rsidP="009D717E">
            <w:pPr>
              <w:pStyle w:val="TAL"/>
              <w:rPr>
                <w:lang w:eastAsia="ko-KR"/>
              </w:rPr>
            </w:pPr>
            <w:r w:rsidRPr="003541C3">
              <w:rPr>
                <w:noProof/>
                <w:lang w:eastAsia="ko-KR"/>
              </w:rPr>
              <w:t>Paging and System Information change notification</w:t>
            </w:r>
          </w:p>
        </w:tc>
        <w:tc>
          <w:tcPr>
            <w:tcW w:w="1946" w:type="dxa"/>
            <w:shd w:val="clear" w:color="auto" w:fill="auto"/>
          </w:tcPr>
          <w:p w14:paraId="547A2379" w14:textId="77777777" w:rsidR="00062F92" w:rsidRPr="003541C3" w:rsidRDefault="00062F92" w:rsidP="009D717E">
            <w:pPr>
              <w:pStyle w:val="TAC"/>
              <w:rPr>
                <w:lang w:eastAsia="ko-KR"/>
              </w:rPr>
            </w:pPr>
            <w:r w:rsidRPr="003541C3">
              <w:rPr>
                <w:noProof/>
                <w:lang w:eastAsia="ko-KR"/>
              </w:rPr>
              <w:t>PCH</w:t>
            </w:r>
          </w:p>
        </w:tc>
        <w:tc>
          <w:tcPr>
            <w:tcW w:w="2043" w:type="dxa"/>
            <w:shd w:val="clear" w:color="auto" w:fill="auto"/>
          </w:tcPr>
          <w:p w14:paraId="6CAFA8FA" w14:textId="77777777" w:rsidR="00062F92" w:rsidRPr="003541C3" w:rsidRDefault="00062F92" w:rsidP="009D717E">
            <w:pPr>
              <w:pStyle w:val="TAC"/>
              <w:rPr>
                <w:lang w:eastAsia="ko-KR"/>
              </w:rPr>
            </w:pPr>
            <w:r w:rsidRPr="003541C3">
              <w:rPr>
                <w:noProof/>
                <w:lang w:eastAsia="ko-KR"/>
              </w:rPr>
              <w:t>PCCH</w:t>
            </w:r>
          </w:p>
        </w:tc>
      </w:tr>
      <w:tr w:rsidR="00062F92" w:rsidRPr="003541C3" w14:paraId="0942A140" w14:textId="77777777" w:rsidTr="00062F92">
        <w:tc>
          <w:tcPr>
            <w:tcW w:w="1778" w:type="dxa"/>
            <w:shd w:val="clear" w:color="auto" w:fill="auto"/>
          </w:tcPr>
          <w:p w14:paraId="56F45B71" w14:textId="77777777" w:rsidR="00062F92" w:rsidRPr="003541C3" w:rsidRDefault="00062F92" w:rsidP="009D717E">
            <w:pPr>
              <w:pStyle w:val="TAC"/>
              <w:rPr>
                <w:lang w:eastAsia="ko-KR"/>
              </w:rPr>
            </w:pPr>
            <w:r w:rsidRPr="003541C3">
              <w:rPr>
                <w:noProof/>
                <w:lang w:eastAsia="ko-KR"/>
              </w:rPr>
              <w:t>SI-RNTI</w:t>
            </w:r>
          </w:p>
        </w:tc>
        <w:tc>
          <w:tcPr>
            <w:tcW w:w="3862" w:type="dxa"/>
            <w:shd w:val="clear" w:color="auto" w:fill="auto"/>
          </w:tcPr>
          <w:p w14:paraId="7764EEE4" w14:textId="77777777" w:rsidR="00062F92" w:rsidRPr="003541C3" w:rsidRDefault="00062F92" w:rsidP="009D717E">
            <w:pPr>
              <w:pStyle w:val="TAL"/>
              <w:rPr>
                <w:lang w:eastAsia="ko-KR"/>
              </w:rPr>
            </w:pPr>
            <w:r w:rsidRPr="003541C3">
              <w:rPr>
                <w:noProof/>
                <w:lang w:eastAsia="ko-KR"/>
              </w:rPr>
              <w:t>Broadcast of System Information</w:t>
            </w:r>
          </w:p>
        </w:tc>
        <w:tc>
          <w:tcPr>
            <w:tcW w:w="1946" w:type="dxa"/>
            <w:shd w:val="clear" w:color="auto" w:fill="auto"/>
          </w:tcPr>
          <w:p w14:paraId="762D8FCB"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4CF25F66" w14:textId="77777777" w:rsidR="00062F92" w:rsidRPr="003541C3" w:rsidRDefault="00062F92" w:rsidP="009D717E">
            <w:pPr>
              <w:pStyle w:val="TAC"/>
              <w:rPr>
                <w:lang w:eastAsia="ko-KR"/>
              </w:rPr>
            </w:pPr>
            <w:r w:rsidRPr="003541C3">
              <w:rPr>
                <w:noProof/>
                <w:lang w:eastAsia="ko-KR"/>
              </w:rPr>
              <w:t>BCCH</w:t>
            </w:r>
          </w:p>
        </w:tc>
      </w:tr>
      <w:tr w:rsidR="00062F92" w:rsidRPr="003541C3" w14:paraId="3FC581CF" w14:textId="77777777" w:rsidTr="00062F92">
        <w:tc>
          <w:tcPr>
            <w:tcW w:w="1778" w:type="dxa"/>
            <w:shd w:val="clear" w:color="auto" w:fill="auto"/>
          </w:tcPr>
          <w:p w14:paraId="5C30DBE1" w14:textId="77777777" w:rsidR="00062F92" w:rsidRPr="003541C3" w:rsidRDefault="00062F92" w:rsidP="009D717E">
            <w:pPr>
              <w:pStyle w:val="TAC"/>
              <w:rPr>
                <w:lang w:eastAsia="ko-KR"/>
              </w:rPr>
            </w:pPr>
            <w:r w:rsidRPr="003541C3">
              <w:rPr>
                <w:noProof/>
                <w:lang w:eastAsia="ko-KR"/>
              </w:rPr>
              <w:t>RA-RNTI</w:t>
            </w:r>
          </w:p>
        </w:tc>
        <w:tc>
          <w:tcPr>
            <w:tcW w:w="3862" w:type="dxa"/>
            <w:shd w:val="clear" w:color="auto" w:fill="auto"/>
          </w:tcPr>
          <w:p w14:paraId="59703974" w14:textId="77777777" w:rsidR="00062F92" w:rsidRPr="003541C3" w:rsidRDefault="00062F92" w:rsidP="009D717E">
            <w:pPr>
              <w:pStyle w:val="TAL"/>
              <w:rPr>
                <w:lang w:eastAsia="ko-KR"/>
              </w:rPr>
            </w:pPr>
            <w:r w:rsidRPr="003541C3">
              <w:rPr>
                <w:noProof/>
                <w:lang w:eastAsia="ko-KR"/>
              </w:rPr>
              <w:t>Random Access Response</w:t>
            </w:r>
          </w:p>
        </w:tc>
        <w:tc>
          <w:tcPr>
            <w:tcW w:w="1946" w:type="dxa"/>
            <w:shd w:val="clear" w:color="auto" w:fill="auto"/>
          </w:tcPr>
          <w:p w14:paraId="4158F480"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0CA8B8C8" w14:textId="77777777" w:rsidR="00062F92" w:rsidRPr="003541C3" w:rsidRDefault="00062F92" w:rsidP="009D717E">
            <w:pPr>
              <w:pStyle w:val="TAC"/>
              <w:rPr>
                <w:lang w:eastAsia="ko-KR"/>
              </w:rPr>
            </w:pPr>
            <w:r w:rsidRPr="003541C3">
              <w:rPr>
                <w:noProof/>
                <w:lang w:eastAsia="ko-KR"/>
              </w:rPr>
              <w:t>N/A</w:t>
            </w:r>
          </w:p>
        </w:tc>
      </w:tr>
      <w:tr w:rsidR="00062F92" w:rsidRPr="003541C3" w14:paraId="20FA2662" w14:textId="77777777" w:rsidTr="00062F92">
        <w:tc>
          <w:tcPr>
            <w:tcW w:w="1778" w:type="dxa"/>
            <w:shd w:val="clear" w:color="auto" w:fill="auto"/>
          </w:tcPr>
          <w:p w14:paraId="1711C209" w14:textId="77777777" w:rsidR="00062F92" w:rsidRPr="003541C3" w:rsidRDefault="00062F92" w:rsidP="009D717E">
            <w:pPr>
              <w:pStyle w:val="TAC"/>
              <w:rPr>
                <w:noProof/>
                <w:lang w:eastAsia="ko-KR"/>
              </w:rPr>
            </w:pPr>
            <w:r w:rsidRPr="003541C3">
              <w:rPr>
                <w:noProof/>
                <w:lang w:eastAsia="ko-KR"/>
              </w:rPr>
              <w:t>MSGB-RNTI</w:t>
            </w:r>
          </w:p>
        </w:tc>
        <w:tc>
          <w:tcPr>
            <w:tcW w:w="3862" w:type="dxa"/>
            <w:shd w:val="clear" w:color="auto" w:fill="auto"/>
          </w:tcPr>
          <w:p w14:paraId="1F4D92F6" w14:textId="77777777" w:rsidR="00062F92" w:rsidRPr="003541C3" w:rsidRDefault="00062F92" w:rsidP="009D717E">
            <w:pPr>
              <w:pStyle w:val="TAL"/>
              <w:rPr>
                <w:noProof/>
                <w:lang w:eastAsia="ko-KR"/>
              </w:rPr>
            </w:pPr>
            <w:r w:rsidRPr="003541C3">
              <w:rPr>
                <w:noProof/>
                <w:lang w:eastAsia="ko-KR"/>
              </w:rPr>
              <w:t>Random Access Response for 2-step RA type</w:t>
            </w:r>
          </w:p>
        </w:tc>
        <w:tc>
          <w:tcPr>
            <w:tcW w:w="1946" w:type="dxa"/>
            <w:shd w:val="clear" w:color="auto" w:fill="auto"/>
          </w:tcPr>
          <w:p w14:paraId="7E0BA9FA"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2084C805" w14:textId="77777777" w:rsidR="00062F92" w:rsidRPr="003541C3" w:rsidRDefault="00062F92" w:rsidP="009D717E">
            <w:pPr>
              <w:pStyle w:val="TAC"/>
              <w:rPr>
                <w:noProof/>
                <w:lang w:eastAsia="ko-KR"/>
              </w:rPr>
            </w:pPr>
            <w:r w:rsidRPr="003541C3">
              <w:rPr>
                <w:noProof/>
                <w:lang w:eastAsia="ko-KR"/>
              </w:rPr>
              <w:t>CCCH, DCCH</w:t>
            </w:r>
            <w:r w:rsidRPr="003541C3">
              <w:rPr>
                <w:rFonts w:cs="Arial"/>
                <w:noProof/>
                <w:lang w:eastAsia="ko-KR"/>
              </w:rPr>
              <w:t>, DTCH</w:t>
            </w:r>
          </w:p>
        </w:tc>
      </w:tr>
      <w:tr w:rsidR="00062F92" w:rsidRPr="003541C3" w14:paraId="040AFB98" w14:textId="77777777" w:rsidTr="00062F92">
        <w:tc>
          <w:tcPr>
            <w:tcW w:w="1778" w:type="dxa"/>
            <w:shd w:val="clear" w:color="auto" w:fill="auto"/>
          </w:tcPr>
          <w:p w14:paraId="379F4AC7" w14:textId="77777777" w:rsidR="00062F92" w:rsidRPr="003541C3" w:rsidRDefault="00062F92" w:rsidP="009D717E">
            <w:pPr>
              <w:pStyle w:val="TAC"/>
              <w:rPr>
                <w:lang w:eastAsia="ko-KR"/>
              </w:rPr>
            </w:pPr>
            <w:r w:rsidRPr="003541C3">
              <w:rPr>
                <w:noProof/>
                <w:lang w:eastAsia="ko-KR"/>
              </w:rPr>
              <w:t>Temporary C-RNTI</w:t>
            </w:r>
          </w:p>
        </w:tc>
        <w:tc>
          <w:tcPr>
            <w:tcW w:w="3862" w:type="dxa"/>
            <w:shd w:val="clear" w:color="auto" w:fill="auto"/>
          </w:tcPr>
          <w:p w14:paraId="75049193" w14:textId="77777777" w:rsidR="00062F92" w:rsidRPr="003541C3" w:rsidRDefault="00062F92" w:rsidP="009D717E">
            <w:pPr>
              <w:pStyle w:val="TAL"/>
              <w:rPr>
                <w:lang w:eastAsia="ko-KR"/>
              </w:rPr>
            </w:pPr>
            <w:r w:rsidRPr="003541C3">
              <w:rPr>
                <w:noProof/>
                <w:lang w:eastAsia="ko-KR"/>
              </w:rPr>
              <w:t>Contention Resolution</w:t>
            </w:r>
            <w:r w:rsidRPr="003541C3">
              <w:rPr>
                <w:noProof/>
                <w:lang w:eastAsia="ko-KR"/>
              </w:rPr>
              <w:br/>
              <w:t>(when no valid C-RNTI is available)</w:t>
            </w:r>
          </w:p>
        </w:tc>
        <w:tc>
          <w:tcPr>
            <w:tcW w:w="1946" w:type="dxa"/>
            <w:shd w:val="clear" w:color="auto" w:fill="auto"/>
          </w:tcPr>
          <w:p w14:paraId="4B51BA13"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195C468B" w14:textId="77777777" w:rsidR="00062F92" w:rsidRPr="003541C3" w:rsidRDefault="00062F92" w:rsidP="009D717E">
            <w:pPr>
              <w:pStyle w:val="TAC"/>
              <w:rPr>
                <w:lang w:eastAsia="ko-KR"/>
              </w:rPr>
            </w:pPr>
            <w:r w:rsidRPr="003541C3">
              <w:rPr>
                <w:noProof/>
                <w:lang w:eastAsia="ko-KR"/>
              </w:rPr>
              <w:t>CCCH, DCCH</w:t>
            </w:r>
            <w:r w:rsidRPr="003541C3">
              <w:rPr>
                <w:rFonts w:cs="Arial"/>
                <w:noProof/>
                <w:lang w:eastAsia="ko-KR"/>
              </w:rPr>
              <w:t>, DTCH</w:t>
            </w:r>
          </w:p>
        </w:tc>
      </w:tr>
      <w:tr w:rsidR="00062F92" w:rsidRPr="003541C3" w14:paraId="46582282" w14:textId="77777777" w:rsidTr="00062F92">
        <w:tc>
          <w:tcPr>
            <w:tcW w:w="1778" w:type="dxa"/>
            <w:shd w:val="clear" w:color="auto" w:fill="auto"/>
          </w:tcPr>
          <w:p w14:paraId="3462B96E" w14:textId="77777777" w:rsidR="00062F92" w:rsidRPr="003541C3" w:rsidRDefault="00062F92" w:rsidP="009D717E">
            <w:pPr>
              <w:pStyle w:val="TAC"/>
              <w:rPr>
                <w:lang w:eastAsia="ko-KR"/>
              </w:rPr>
            </w:pPr>
            <w:r w:rsidRPr="003541C3">
              <w:rPr>
                <w:noProof/>
                <w:lang w:eastAsia="ko-KR"/>
              </w:rPr>
              <w:t>Temporary C-RNTI</w:t>
            </w:r>
          </w:p>
        </w:tc>
        <w:tc>
          <w:tcPr>
            <w:tcW w:w="3862" w:type="dxa"/>
            <w:shd w:val="clear" w:color="auto" w:fill="auto"/>
          </w:tcPr>
          <w:p w14:paraId="4A70882D" w14:textId="77777777" w:rsidR="00062F92" w:rsidRPr="003541C3" w:rsidRDefault="00062F92" w:rsidP="009D717E">
            <w:pPr>
              <w:pStyle w:val="TAL"/>
              <w:rPr>
                <w:lang w:eastAsia="ko-KR"/>
              </w:rPr>
            </w:pPr>
            <w:r w:rsidRPr="003541C3">
              <w:rPr>
                <w:noProof/>
                <w:lang w:eastAsia="ko-KR"/>
              </w:rPr>
              <w:t>Msg3 transmission</w:t>
            </w:r>
          </w:p>
        </w:tc>
        <w:tc>
          <w:tcPr>
            <w:tcW w:w="1946" w:type="dxa"/>
            <w:shd w:val="clear" w:color="auto" w:fill="auto"/>
          </w:tcPr>
          <w:p w14:paraId="5A2510AB" w14:textId="77777777" w:rsidR="00062F92" w:rsidRPr="003541C3" w:rsidRDefault="00062F92" w:rsidP="009D717E">
            <w:pPr>
              <w:pStyle w:val="TAC"/>
              <w:rPr>
                <w:lang w:eastAsia="ko-KR"/>
              </w:rPr>
            </w:pPr>
            <w:r w:rsidRPr="003541C3">
              <w:rPr>
                <w:noProof/>
                <w:lang w:eastAsia="ko-KR"/>
              </w:rPr>
              <w:t>UL-SCH</w:t>
            </w:r>
          </w:p>
        </w:tc>
        <w:tc>
          <w:tcPr>
            <w:tcW w:w="2043" w:type="dxa"/>
            <w:shd w:val="clear" w:color="auto" w:fill="auto"/>
          </w:tcPr>
          <w:p w14:paraId="5AFD66A8" w14:textId="77777777" w:rsidR="00062F92" w:rsidRPr="003541C3" w:rsidRDefault="00062F92" w:rsidP="009D717E">
            <w:pPr>
              <w:pStyle w:val="TAC"/>
              <w:rPr>
                <w:lang w:eastAsia="ko-KR"/>
              </w:rPr>
            </w:pPr>
            <w:r w:rsidRPr="003541C3">
              <w:rPr>
                <w:noProof/>
                <w:lang w:eastAsia="ko-KR"/>
              </w:rPr>
              <w:t>CCCH, DCCH, DTCH</w:t>
            </w:r>
          </w:p>
        </w:tc>
      </w:tr>
      <w:tr w:rsidR="00062F92" w:rsidRPr="003541C3" w14:paraId="73809C6C" w14:textId="77777777" w:rsidTr="00062F92">
        <w:tc>
          <w:tcPr>
            <w:tcW w:w="1778" w:type="dxa"/>
            <w:shd w:val="clear" w:color="auto" w:fill="auto"/>
          </w:tcPr>
          <w:p w14:paraId="3E30A926" w14:textId="77777777" w:rsidR="00062F92" w:rsidRPr="003541C3" w:rsidRDefault="00062F92" w:rsidP="009D717E">
            <w:pPr>
              <w:pStyle w:val="TAC"/>
              <w:rPr>
                <w:lang w:eastAsia="ko-KR"/>
              </w:rPr>
            </w:pPr>
            <w:r w:rsidRPr="003541C3">
              <w:rPr>
                <w:noProof/>
                <w:lang w:eastAsia="ko-KR"/>
              </w:rPr>
              <w:t>C-RNTI, MCS-C-RNTI</w:t>
            </w:r>
          </w:p>
        </w:tc>
        <w:tc>
          <w:tcPr>
            <w:tcW w:w="3862" w:type="dxa"/>
            <w:shd w:val="clear" w:color="auto" w:fill="auto"/>
          </w:tcPr>
          <w:p w14:paraId="6BD5DB10" w14:textId="77777777" w:rsidR="00062F92" w:rsidRPr="003541C3" w:rsidRDefault="00062F92" w:rsidP="009D717E">
            <w:pPr>
              <w:pStyle w:val="TAL"/>
              <w:rPr>
                <w:lang w:eastAsia="ko-KR"/>
              </w:rPr>
            </w:pPr>
            <w:r w:rsidRPr="003541C3">
              <w:rPr>
                <w:noProof/>
                <w:lang w:eastAsia="ko-KR"/>
              </w:rPr>
              <w:t>Dynamically scheduled unicast transmission</w:t>
            </w:r>
          </w:p>
        </w:tc>
        <w:tc>
          <w:tcPr>
            <w:tcW w:w="1946" w:type="dxa"/>
            <w:shd w:val="clear" w:color="auto" w:fill="auto"/>
          </w:tcPr>
          <w:p w14:paraId="0641E0DD" w14:textId="77777777" w:rsidR="00062F92" w:rsidRPr="003541C3" w:rsidRDefault="00062F92" w:rsidP="009D717E">
            <w:pPr>
              <w:pStyle w:val="TAC"/>
              <w:rPr>
                <w:lang w:eastAsia="ko-KR"/>
              </w:rPr>
            </w:pPr>
            <w:r w:rsidRPr="003541C3">
              <w:rPr>
                <w:noProof/>
                <w:lang w:eastAsia="ko-KR"/>
              </w:rPr>
              <w:t>UL-SCH</w:t>
            </w:r>
          </w:p>
        </w:tc>
        <w:tc>
          <w:tcPr>
            <w:tcW w:w="2043" w:type="dxa"/>
            <w:shd w:val="clear" w:color="auto" w:fill="auto"/>
          </w:tcPr>
          <w:p w14:paraId="285C2EEA" w14:textId="77777777" w:rsidR="00062F92" w:rsidRPr="003541C3" w:rsidRDefault="00062F92" w:rsidP="009D717E">
            <w:pPr>
              <w:pStyle w:val="TAC"/>
              <w:rPr>
                <w:lang w:eastAsia="ko-KR"/>
              </w:rPr>
            </w:pPr>
            <w:r w:rsidRPr="003541C3">
              <w:rPr>
                <w:noProof/>
                <w:lang w:eastAsia="ko-KR"/>
              </w:rPr>
              <w:t>DCCH, DTCH</w:t>
            </w:r>
          </w:p>
        </w:tc>
      </w:tr>
      <w:tr w:rsidR="00062F92" w:rsidRPr="003541C3" w14:paraId="01C91EA0" w14:textId="77777777" w:rsidTr="00062F92">
        <w:tc>
          <w:tcPr>
            <w:tcW w:w="1778" w:type="dxa"/>
            <w:shd w:val="clear" w:color="auto" w:fill="auto"/>
          </w:tcPr>
          <w:p w14:paraId="27FDDE23" w14:textId="77777777" w:rsidR="00062F92" w:rsidRPr="003541C3" w:rsidRDefault="00062F92" w:rsidP="009D717E">
            <w:pPr>
              <w:pStyle w:val="TAC"/>
              <w:rPr>
                <w:lang w:eastAsia="ko-KR"/>
              </w:rPr>
            </w:pPr>
            <w:r w:rsidRPr="003541C3">
              <w:rPr>
                <w:noProof/>
                <w:lang w:eastAsia="ko-KR"/>
              </w:rPr>
              <w:t>C-RNTI</w:t>
            </w:r>
          </w:p>
        </w:tc>
        <w:tc>
          <w:tcPr>
            <w:tcW w:w="3862" w:type="dxa"/>
            <w:shd w:val="clear" w:color="auto" w:fill="auto"/>
          </w:tcPr>
          <w:p w14:paraId="513FA4C7" w14:textId="77777777" w:rsidR="00062F92" w:rsidRPr="003541C3" w:rsidRDefault="00062F92" w:rsidP="009D717E">
            <w:pPr>
              <w:pStyle w:val="TAL"/>
              <w:rPr>
                <w:lang w:eastAsia="ko-KR"/>
              </w:rPr>
            </w:pPr>
            <w:r w:rsidRPr="003541C3">
              <w:rPr>
                <w:noProof/>
                <w:lang w:eastAsia="ko-KR"/>
              </w:rPr>
              <w:t>Dynamically scheduled unicast transmission</w:t>
            </w:r>
          </w:p>
        </w:tc>
        <w:tc>
          <w:tcPr>
            <w:tcW w:w="1946" w:type="dxa"/>
            <w:shd w:val="clear" w:color="auto" w:fill="auto"/>
          </w:tcPr>
          <w:p w14:paraId="11A14BC0" w14:textId="77777777" w:rsidR="00062F92" w:rsidRPr="003541C3" w:rsidRDefault="00062F92" w:rsidP="009D717E">
            <w:pPr>
              <w:pStyle w:val="TAC"/>
              <w:rPr>
                <w:lang w:eastAsia="ko-KR"/>
              </w:rPr>
            </w:pPr>
            <w:r w:rsidRPr="003541C3">
              <w:rPr>
                <w:noProof/>
                <w:lang w:eastAsia="ko-KR"/>
              </w:rPr>
              <w:t>DL-SCH</w:t>
            </w:r>
          </w:p>
        </w:tc>
        <w:tc>
          <w:tcPr>
            <w:tcW w:w="2043" w:type="dxa"/>
            <w:shd w:val="clear" w:color="auto" w:fill="auto"/>
          </w:tcPr>
          <w:p w14:paraId="73E3B5FA" w14:textId="77777777" w:rsidR="00062F92" w:rsidRPr="003541C3" w:rsidRDefault="00062F92" w:rsidP="009D717E">
            <w:pPr>
              <w:pStyle w:val="TAC"/>
              <w:rPr>
                <w:lang w:eastAsia="ko-KR"/>
              </w:rPr>
            </w:pPr>
            <w:r w:rsidRPr="003541C3">
              <w:rPr>
                <w:noProof/>
                <w:lang w:eastAsia="zh-CN"/>
              </w:rPr>
              <w:t xml:space="preserve">CCCH, </w:t>
            </w:r>
            <w:r w:rsidRPr="003541C3">
              <w:rPr>
                <w:noProof/>
                <w:lang w:eastAsia="ko-KR"/>
              </w:rPr>
              <w:t>DCCH, DTCH</w:t>
            </w:r>
          </w:p>
        </w:tc>
      </w:tr>
      <w:tr w:rsidR="00062F92" w:rsidRPr="003541C3" w14:paraId="42E39DB6" w14:textId="77777777" w:rsidTr="00062F92">
        <w:tc>
          <w:tcPr>
            <w:tcW w:w="1778" w:type="dxa"/>
            <w:shd w:val="clear" w:color="auto" w:fill="auto"/>
          </w:tcPr>
          <w:p w14:paraId="1BA89BB2" w14:textId="77777777" w:rsidR="00062F92" w:rsidRPr="003541C3" w:rsidRDefault="00062F92" w:rsidP="009D717E">
            <w:pPr>
              <w:pStyle w:val="TAC"/>
              <w:rPr>
                <w:noProof/>
                <w:lang w:eastAsia="ko-KR"/>
              </w:rPr>
            </w:pPr>
            <w:r w:rsidRPr="003541C3">
              <w:rPr>
                <w:noProof/>
                <w:lang w:eastAsia="ko-KR"/>
              </w:rPr>
              <w:t>NCR-RNTI</w:t>
            </w:r>
          </w:p>
        </w:tc>
        <w:tc>
          <w:tcPr>
            <w:tcW w:w="3862" w:type="dxa"/>
            <w:shd w:val="clear" w:color="auto" w:fill="auto"/>
          </w:tcPr>
          <w:p w14:paraId="2E69BEA7" w14:textId="77777777" w:rsidR="00062F92" w:rsidRPr="003541C3" w:rsidRDefault="00062F92" w:rsidP="009D717E">
            <w:pPr>
              <w:pStyle w:val="TAL"/>
              <w:rPr>
                <w:noProof/>
                <w:lang w:eastAsia="ko-KR"/>
              </w:rPr>
            </w:pPr>
            <w:r w:rsidRPr="003541C3">
              <w:rPr>
                <w:noProof/>
                <w:lang w:eastAsia="ko-KR"/>
              </w:rPr>
              <w:t>Transmission of Side Control Information for NCR operation</w:t>
            </w:r>
          </w:p>
        </w:tc>
        <w:tc>
          <w:tcPr>
            <w:tcW w:w="1946" w:type="dxa"/>
            <w:shd w:val="clear" w:color="auto" w:fill="auto"/>
          </w:tcPr>
          <w:p w14:paraId="29C3E5FC"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5B5ABBCD" w14:textId="77777777" w:rsidR="00062F92" w:rsidRPr="003541C3" w:rsidRDefault="00062F92" w:rsidP="009D717E">
            <w:pPr>
              <w:pStyle w:val="TAC"/>
              <w:rPr>
                <w:noProof/>
                <w:lang w:eastAsia="zh-CN"/>
              </w:rPr>
            </w:pPr>
            <w:r w:rsidRPr="003541C3">
              <w:rPr>
                <w:noProof/>
                <w:lang w:eastAsia="zh-CN"/>
              </w:rPr>
              <w:t>N/A</w:t>
            </w:r>
          </w:p>
        </w:tc>
      </w:tr>
      <w:tr w:rsidR="00062F92" w:rsidRPr="003541C3" w14:paraId="40B6799C" w14:textId="77777777" w:rsidTr="00062F92">
        <w:tc>
          <w:tcPr>
            <w:tcW w:w="1778" w:type="dxa"/>
            <w:shd w:val="clear" w:color="auto" w:fill="auto"/>
          </w:tcPr>
          <w:p w14:paraId="31261AB9" w14:textId="77777777" w:rsidR="00062F92" w:rsidRPr="003541C3" w:rsidRDefault="00062F92" w:rsidP="009D717E">
            <w:pPr>
              <w:pStyle w:val="TAC"/>
              <w:rPr>
                <w:noProof/>
                <w:lang w:eastAsia="ko-KR"/>
              </w:rPr>
            </w:pPr>
            <w:r w:rsidRPr="003541C3">
              <w:rPr>
                <w:noProof/>
                <w:lang w:eastAsia="ko-KR"/>
              </w:rPr>
              <w:t>MCS-C-RNTI</w:t>
            </w:r>
          </w:p>
        </w:tc>
        <w:tc>
          <w:tcPr>
            <w:tcW w:w="3862" w:type="dxa"/>
            <w:shd w:val="clear" w:color="auto" w:fill="auto"/>
          </w:tcPr>
          <w:p w14:paraId="1DDBE940" w14:textId="77777777" w:rsidR="00062F92" w:rsidRPr="003541C3" w:rsidRDefault="00062F92" w:rsidP="009D717E">
            <w:pPr>
              <w:pStyle w:val="TAL"/>
              <w:rPr>
                <w:noProof/>
                <w:lang w:eastAsia="ko-KR"/>
              </w:rPr>
            </w:pPr>
            <w:r w:rsidRPr="003541C3">
              <w:rPr>
                <w:noProof/>
                <w:lang w:eastAsia="ko-KR"/>
              </w:rPr>
              <w:t>Dynamically scheduled unicast transmission</w:t>
            </w:r>
          </w:p>
        </w:tc>
        <w:tc>
          <w:tcPr>
            <w:tcW w:w="1946" w:type="dxa"/>
            <w:shd w:val="clear" w:color="auto" w:fill="auto"/>
          </w:tcPr>
          <w:p w14:paraId="188FFF04"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6736E9DC" w14:textId="77777777" w:rsidR="00062F92" w:rsidRPr="003541C3" w:rsidRDefault="00062F92" w:rsidP="009D717E">
            <w:pPr>
              <w:pStyle w:val="TAC"/>
              <w:rPr>
                <w:noProof/>
                <w:lang w:eastAsia="zh-CN"/>
              </w:rPr>
            </w:pPr>
            <w:r w:rsidRPr="003541C3">
              <w:rPr>
                <w:noProof/>
                <w:lang w:eastAsia="ko-KR"/>
              </w:rPr>
              <w:t>DCCH, DTCH</w:t>
            </w:r>
          </w:p>
        </w:tc>
      </w:tr>
      <w:tr w:rsidR="00062F92" w:rsidRPr="003541C3" w14:paraId="403709FA" w14:textId="77777777" w:rsidTr="00062F92">
        <w:tc>
          <w:tcPr>
            <w:tcW w:w="1778" w:type="dxa"/>
            <w:shd w:val="clear" w:color="auto" w:fill="auto"/>
          </w:tcPr>
          <w:p w14:paraId="33642399" w14:textId="77777777" w:rsidR="00062F92" w:rsidRPr="003541C3" w:rsidRDefault="00062F92" w:rsidP="009D717E">
            <w:pPr>
              <w:pStyle w:val="TAC"/>
              <w:rPr>
                <w:lang w:eastAsia="ko-KR"/>
              </w:rPr>
            </w:pPr>
            <w:r w:rsidRPr="003541C3">
              <w:rPr>
                <w:noProof/>
                <w:lang w:eastAsia="ko-KR"/>
              </w:rPr>
              <w:t>C-RNTI</w:t>
            </w:r>
          </w:p>
        </w:tc>
        <w:tc>
          <w:tcPr>
            <w:tcW w:w="3862" w:type="dxa"/>
            <w:shd w:val="clear" w:color="auto" w:fill="auto"/>
          </w:tcPr>
          <w:p w14:paraId="23B67AD4" w14:textId="77777777" w:rsidR="00062F92" w:rsidRPr="003541C3" w:rsidRDefault="00062F92" w:rsidP="009D717E">
            <w:pPr>
              <w:pStyle w:val="TAL"/>
              <w:rPr>
                <w:lang w:eastAsia="ko-KR"/>
              </w:rPr>
            </w:pPr>
            <w:r w:rsidRPr="003541C3">
              <w:rPr>
                <w:noProof/>
                <w:lang w:eastAsia="ko-KR"/>
              </w:rPr>
              <w:t>Triggering of PDCCH ordered random access</w:t>
            </w:r>
          </w:p>
        </w:tc>
        <w:tc>
          <w:tcPr>
            <w:tcW w:w="1946" w:type="dxa"/>
            <w:shd w:val="clear" w:color="auto" w:fill="auto"/>
          </w:tcPr>
          <w:p w14:paraId="2A92CD1E"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5CD3B0EB" w14:textId="77777777" w:rsidR="00062F92" w:rsidRPr="003541C3" w:rsidRDefault="00062F92" w:rsidP="009D717E">
            <w:pPr>
              <w:pStyle w:val="TAC"/>
              <w:rPr>
                <w:lang w:eastAsia="ko-KR"/>
              </w:rPr>
            </w:pPr>
            <w:r w:rsidRPr="003541C3">
              <w:rPr>
                <w:noProof/>
                <w:lang w:eastAsia="ko-KR"/>
              </w:rPr>
              <w:t>N/A</w:t>
            </w:r>
          </w:p>
        </w:tc>
      </w:tr>
      <w:tr w:rsidR="00062F92" w:rsidRPr="003541C3" w14:paraId="549C500D" w14:textId="77777777" w:rsidTr="00062F92">
        <w:tc>
          <w:tcPr>
            <w:tcW w:w="1778" w:type="dxa"/>
            <w:shd w:val="clear" w:color="auto" w:fill="auto"/>
          </w:tcPr>
          <w:p w14:paraId="1A869729" w14:textId="77777777" w:rsidR="00062F92" w:rsidRPr="003541C3" w:rsidRDefault="00062F92" w:rsidP="009D717E">
            <w:pPr>
              <w:pStyle w:val="TAC"/>
              <w:rPr>
                <w:noProof/>
                <w:lang w:eastAsia="ko-KR"/>
              </w:rPr>
            </w:pPr>
            <w:r w:rsidRPr="003541C3">
              <w:rPr>
                <w:noProof/>
                <w:lang w:eastAsia="zh-CN"/>
              </w:rPr>
              <w:t>C-RNTI</w:t>
            </w:r>
          </w:p>
        </w:tc>
        <w:tc>
          <w:tcPr>
            <w:tcW w:w="3862" w:type="dxa"/>
            <w:shd w:val="clear" w:color="auto" w:fill="auto"/>
          </w:tcPr>
          <w:p w14:paraId="3861C37B" w14:textId="77777777" w:rsidR="00062F92" w:rsidRPr="003541C3" w:rsidRDefault="00062F92" w:rsidP="009D717E">
            <w:pPr>
              <w:pStyle w:val="TAL"/>
              <w:rPr>
                <w:noProof/>
                <w:lang w:eastAsia="ko-KR"/>
              </w:rPr>
            </w:pPr>
            <w:r w:rsidRPr="003541C3">
              <w:rPr>
                <w:noProof/>
                <w:lang w:eastAsia="ko-KR"/>
              </w:rPr>
              <w:t>Dynamically scheduled PTP retransmission for initial PTM transmission for multicast MBS.</w:t>
            </w:r>
          </w:p>
        </w:tc>
        <w:tc>
          <w:tcPr>
            <w:tcW w:w="1946" w:type="dxa"/>
            <w:shd w:val="clear" w:color="auto" w:fill="auto"/>
          </w:tcPr>
          <w:p w14:paraId="19951962"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07FB73F6" w14:textId="77777777" w:rsidR="00062F92" w:rsidRPr="003541C3" w:rsidRDefault="00062F92" w:rsidP="009D717E">
            <w:pPr>
              <w:pStyle w:val="TAC"/>
              <w:rPr>
                <w:noProof/>
                <w:lang w:eastAsia="ko-KR"/>
              </w:rPr>
            </w:pPr>
            <w:r w:rsidRPr="003541C3">
              <w:rPr>
                <w:noProof/>
                <w:lang w:eastAsia="zh-CN"/>
              </w:rPr>
              <w:t>MTCH</w:t>
            </w:r>
          </w:p>
        </w:tc>
      </w:tr>
      <w:tr w:rsidR="00062F92" w:rsidRPr="003541C3" w14:paraId="39410C47" w14:textId="77777777" w:rsidTr="00062F92">
        <w:tc>
          <w:tcPr>
            <w:tcW w:w="1778" w:type="dxa"/>
            <w:tcBorders>
              <w:top w:val="single" w:sz="4" w:space="0" w:color="auto"/>
              <w:left w:val="single" w:sz="4" w:space="0" w:color="auto"/>
              <w:bottom w:val="single" w:sz="4" w:space="0" w:color="auto"/>
              <w:right w:val="single" w:sz="4" w:space="0" w:color="auto"/>
            </w:tcBorders>
          </w:tcPr>
          <w:p w14:paraId="0BB7D898" w14:textId="77777777" w:rsidR="00062F92" w:rsidRPr="003541C3" w:rsidRDefault="00062F92" w:rsidP="009D717E">
            <w:pPr>
              <w:pStyle w:val="TAC"/>
              <w:rPr>
                <w:noProof/>
                <w:lang w:eastAsia="zh-CN"/>
              </w:rPr>
            </w:pPr>
            <w:r w:rsidRPr="003541C3">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26FCF8D7" w14:textId="77777777" w:rsidR="00062F92" w:rsidRPr="003541C3" w:rsidRDefault="00062F92" w:rsidP="009D717E">
            <w:pPr>
              <w:pStyle w:val="TAL"/>
              <w:rPr>
                <w:noProof/>
                <w:lang w:eastAsia="zh-CN"/>
              </w:rPr>
            </w:pPr>
            <w:r w:rsidRPr="003541C3">
              <w:rPr>
                <w:noProof/>
                <w:lang w:eastAsia="zh-CN"/>
              </w:rPr>
              <w:t xml:space="preserve">Dynamically </w:t>
            </w:r>
            <w:r w:rsidRPr="003541C3">
              <w:rPr>
                <w:noProof/>
                <w:lang w:eastAsia="ko-KR"/>
              </w:rPr>
              <w:t xml:space="preserve">scheduled </w:t>
            </w:r>
            <w:r w:rsidRPr="003541C3">
              <w:rPr>
                <w:noProof/>
                <w:lang w:eastAsia="zh-CN"/>
              </w:rPr>
              <w:t>unicast transmission</w:t>
            </w:r>
          </w:p>
          <w:p w14:paraId="51E31DBB" w14:textId="77777777" w:rsidR="00062F92" w:rsidRPr="003541C3" w:rsidRDefault="00062F92" w:rsidP="009D717E">
            <w:pPr>
              <w:pStyle w:val="TAL"/>
              <w:rPr>
                <w:noProof/>
                <w:lang w:eastAsia="ko-KR"/>
              </w:rPr>
            </w:pPr>
            <w:r w:rsidRPr="003541C3">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10F86FAB" w14:textId="77777777" w:rsidR="00062F92" w:rsidRPr="003541C3" w:rsidRDefault="00062F92" w:rsidP="009D717E">
            <w:pPr>
              <w:pStyle w:val="TAC"/>
              <w:rPr>
                <w:noProof/>
                <w:lang w:eastAsia="ko-KR"/>
              </w:rPr>
            </w:pPr>
            <w:r w:rsidRPr="003541C3">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25E0B9B5" w14:textId="77777777" w:rsidR="00062F92" w:rsidRPr="003541C3" w:rsidRDefault="00062F92" w:rsidP="009D717E">
            <w:pPr>
              <w:pStyle w:val="TAC"/>
              <w:rPr>
                <w:noProof/>
                <w:lang w:eastAsia="zh-CN"/>
              </w:rPr>
            </w:pPr>
            <w:r w:rsidRPr="003541C3">
              <w:rPr>
                <w:noProof/>
                <w:lang w:eastAsia="zh-CN"/>
              </w:rPr>
              <w:t>CCCH, DCCH, DTCH</w:t>
            </w:r>
          </w:p>
        </w:tc>
      </w:tr>
      <w:tr w:rsidR="00062F92" w:rsidRPr="003541C3" w14:paraId="79480492" w14:textId="77777777" w:rsidTr="00062F92">
        <w:tc>
          <w:tcPr>
            <w:tcW w:w="1778" w:type="dxa"/>
            <w:shd w:val="clear" w:color="auto" w:fill="auto"/>
          </w:tcPr>
          <w:p w14:paraId="0F80CA20" w14:textId="77777777" w:rsidR="00062F92" w:rsidRPr="003541C3" w:rsidRDefault="00062F92" w:rsidP="009D717E">
            <w:pPr>
              <w:pStyle w:val="TAC"/>
              <w:rPr>
                <w:lang w:eastAsia="ko-KR"/>
              </w:rPr>
            </w:pPr>
            <w:r w:rsidRPr="003541C3">
              <w:rPr>
                <w:noProof/>
                <w:lang w:eastAsia="ko-KR"/>
              </w:rPr>
              <w:t>CS-RNTI</w:t>
            </w:r>
          </w:p>
        </w:tc>
        <w:tc>
          <w:tcPr>
            <w:tcW w:w="3862" w:type="dxa"/>
            <w:shd w:val="clear" w:color="auto" w:fill="auto"/>
          </w:tcPr>
          <w:p w14:paraId="5AD6E84B" w14:textId="77777777" w:rsidR="00062F92" w:rsidRPr="003541C3" w:rsidRDefault="00062F92" w:rsidP="009D717E">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(activation, reactivation and retransmission)</w:t>
            </w:r>
          </w:p>
        </w:tc>
        <w:tc>
          <w:tcPr>
            <w:tcW w:w="1946" w:type="dxa"/>
            <w:shd w:val="clear" w:color="auto" w:fill="auto"/>
          </w:tcPr>
          <w:p w14:paraId="019A67B5" w14:textId="77777777" w:rsidR="00062F92" w:rsidRPr="003541C3" w:rsidRDefault="00062F92" w:rsidP="009D717E">
            <w:pPr>
              <w:pStyle w:val="TAC"/>
              <w:rPr>
                <w:lang w:eastAsia="ko-KR"/>
              </w:rPr>
            </w:pPr>
            <w:r w:rsidRPr="003541C3">
              <w:rPr>
                <w:noProof/>
                <w:lang w:eastAsia="ko-KR"/>
              </w:rPr>
              <w:t>DL-SCH, UL-SCH</w:t>
            </w:r>
          </w:p>
        </w:tc>
        <w:tc>
          <w:tcPr>
            <w:tcW w:w="2043" w:type="dxa"/>
            <w:shd w:val="clear" w:color="auto" w:fill="auto"/>
          </w:tcPr>
          <w:p w14:paraId="1B8931CB" w14:textId="77777777" w:rsidR="00062F92" w:rsidRPr="003541C3" w:rsidRDefault="00062F92" w:rsidP="009D717E">
            <w:pPr>
              <w:pStyle w:val="TAC"/>
              <w:rPr>
                <w:lang w:eastAsia="ko-KR"/>
              </w:rPr>
            </w:pPr>
            <w:r w:rsidRPr="003541C3">
              <w:rPr>
                <w:noProof/>
                <w:lang w:eastAsia="ko-KR"/>
              </w:rPr>
              <w:t>DCCH, DTCH</w:t>
            </w:r>
          </w:p>
        </w:tc>
      </w:tr>
      <w:tr w:rsidR="00062F92" w:rsidRPr="003541C3" w14:paraId="1FC76D69" w14:textId="77777777" w:rsidTr="00062F92">
        <w:tc>
          <w:tcPr>
            <w:tcW w:w="1778" w:type="dxa"/>
            <w:shd w:val="clear" w:color="auto" w:fill="auto"/>
          </w:tcPr>
          <w:p w14:paraId="5AE459D9" w14:textId="77777777" w:rsidR="00062F92" w:rsidRPr="003541C3" w:rsidRDefault="00062F92" w:rsidP="009D717E">
            <w:pPr>
              <w:pStyle w:val="TAC"/>
              <w:rPr>
                <w:lang w:eastAsia="ko-KR"/>
              </w:rPr>
            </w:pPr>
            <w:r w:rsidRPr="003541C3">
              <w:rPr>
                <w:noProof/>
                <w:lang w:eastAsia="ko-KR"/>
              </w:rPr>
              <w:t>CS-RNTI</w:t>
            </w:r>
          </w:p>
        </w:tc>
        <w:tc>
          <w:tcPr>
            <w:tcW w:w="3862" w:type="dxa"/>
            <w:shd w:val="clear" w:color="auto" w:fill="auto"/>
          </w:tcPr>
          <w:p w14:paraId="0557C535" w14:textId="77777777" w:rsidR="00062F92" w:rsidRPr="003541C3" w:rsidRDefault="00062F92" w:rsidP="009D717E">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(deactivation)</w:t>
            </w:r>
          </w:p>
        </w:tc>
        <w:tc>
          <w:tcPr>
            <w:tcW w:w="1946" w:type="dxa"/>
            <w:shd w:val="clear" w:color="auto" w:fill="auto"/>
          </w:tcPr>
          <w:p w14:paraId="133540E6"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7D076555" w14:textId="77777777" w:rsidR="00062F92" w:rsidRPr="003541C3" w:rsidRDefault="00062F92" w:rsidP="009D717E">
            <w:pPr>
              <w:pStyle w:val="TAC"/>
              <w:rPr>
                <w:lang w:eastAsia="ko-KR"/>
              </w:rPr>
            </w:pPr>
            <w:r w:rsidRPr="003541C3">
              <w:rPr>
                <w:noProof/>
                <w:lang w:eastAsia="ko-KR"/>
              </w:rPr>
              <w:t>N/A</w:t>
            </w:r>
          </w:p>
        </w:tc>
      </w:tr>
      <w:tr w:rsidR="00062F92" w:rsidRPr="003541C3" w14:paraId="5981F049" w14:textId="77777777" w:rsidTr="00062F92">
        <w:tc>
          <w:tcPr>
            <w:tcW w:w="1778" w:type="dxa"/>
            <w:shd w:val="clear" w:color="auto" w:fill="auto"/>
          </w:tcPr>
          <w:p w14:paraId="40BD0E77" w14:textId="77777777" w:rsidR="00062F92" w:rsidRPr="003541C3" w:rsidRDefault="00062F92" w:rsidP="009D717E">
            <w:pPr>
              <w:pStyle w:val="TAC"/>
              <w:rPr>
                <w:noProof/>
                <w:lang w:eastAsia="ko-KR"/>
              </w:rPr>
            </w:pPr>
            <w:r w:rsidRPr="003541C3">
              <w:rPr>
                <w:noProof/>
                <w:lang w:eastAsia="ko-KR"/>
              </w:rPr>
              <w:t>CS-RNTI</w:t>
            </w:r>
          </w:p>
        </w:tc>
        <w:tc>
          <w:tcPr>
            <w:tcW w:w="3862" w:type="dxa"/>
            <w:shd w:val="clear" w:color="auto" w:fill="auto"/>
          </w:tcPr>
          <w:p w14:paraId="2FE0C359" w14:textId="77777777" w:rsidR="00062F92" w:rsidRPr="003541C3" w:rsidRDefault="00062F92" w:rsidP="009D717E">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(PTP retransmission for initial PTM transmission)</w:t>
            </w:r>
          </w:p>
        </w:tc>
        <w:tc>
          <w:tcPr>
            <w:tcW w:w="1946" w:type="dxa"/>
            <w:shd w:val="clear" w:color="auto" w:fill="auto"/>
          </w:tcPr>
          <w:p w14:paraId="5CB2F82F" w14:textId="77777777" w:rsidR="00062F92" w:rsidRPr="003541C3" w:rsidRDefault="00062F92" w:rsidP="009D717E">
            <w:pPr>
              <w:pStyle w:val="TAC"/>
              <w:rPr>
                <w:noProof/>
                <w:lang w:eastAsia="ko-KR"/>
              </w:rPr>
            </w:pPr>
            <w:r w:rsidRPr="003541C3">
              <w:rPr>
                <w:noProof/>
                <w:lang w:eastAsia="ko-KR"/>
              </w:rPr>
              <w:t>DL-SCH</w:t>
            </w:r>
          </w:p>
        </w:tc>
        <w:tc>
          <w:tcPr>
            <w:tcW w:w="2043" w:type="dxa"/>
            <w:shd w:val="clear" w:color="auto" w:fill="auto"/>
          </w:tcPr>
          <w:p w14:paraId="58E80E85" w14:textId="77777777" w:rsidR="00062F92" w:rsidRPr="003541C3" w:rsidRDefault="00062F92" w:rsidP="009D717E">
            <w:pPr>
              <w:pStyle w:val="TAC"/>
              <w:rPr>
                <w:noProof/>
                <w:lang w:eastAsia="ko-KR"/>
              </w:rPr>
            </w:pPr>
            <w:r w:rsidRPr="003541C3">
              <w:rPr>
                <w:noProof/>
                <w:lang w:eastAsia="ko-KR"/>
              </w:rPr>
              <w:t>MTCH</w:t>
            </w:r>
          </w:p>
        </w:tc>
      </w:tr>
      <w:tr w:rsidR="00062F92" w:rsidRPr="003541C3" w14:paraId="31973F65" w14:textId="77777777" w:rsidTr="00062F92">
        <w:tc>
          <w:tcPr>
            <w:tcW w:w="1778" w:type="dxa"/>
            <w:shd w:val="clear" w:color="auto" w:fill="auto"/>
          </w:tcPr>
          <w:p w14:paraId="68EC16E7" w14:textId="77777777" w:rsidR="00062F92" w:rsidRPr="003541C3" w:rsidRDefault="00062F92" w:rsidP="009D717E">
            <w:pPr>
              <w:pStyle w:val="TAC"/>
              <w:rPr>
                <w:noProof/>
                <w:lang w:eastAsia="ko-KR"/>
              </w:rPr>
            </w:pPr>
            <w:r w:rsidRPr="003541C3">
              <w:rPr>
                <w:noProof/>
                <w:lang w:eastAsia="ko-KR"/>
              </w:rPr>
              <w:t>CS-RNTI</w:t>
            </w:r>
          </w:p>
        </w:tc>
        <w:tc>
          <w:tcPr>
            <w:tcW w:w="3862" w:type="dxa"/>
            <w:shd w:val="clear" w:color="auto" w:fill="auto"/>
          </w:tcPr>
          <w:p w14:paraId="44379BD2" w14:textId="77777777" w:rsidR="00062F92" w:rsidRPr="003541C3" w:rsidRDefault="00062F92" w:rsidP="009D717E">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(MBS SPS deactivation)</w:t>
            </w:r>
          </w:p>
        </w:tc>
        <w:tc>
          <w:tcPr>
            <w:tcW w:w="1946" w:type="dxa"/>
            <w:shd w:val="clear" w:color="auto" w:fill="auto"/>
          </w:tcPr>
          <w:p w14:paraId="2461A374"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50C85CA6" w14:textId="77777777" w:rsidR="00062F92" w:rsidRPr="003541C3" w:rsidRDefault="00062F92" w:rsidP="009D717E">
            <w:pPr>
              <w:pStyle w:val="TAC"/>
              <w:rPr>
                <w:noProof/>
                <w:lang w:eastAsia="ko-KR"/>
              </w:rPr>
            </w:pPr>
            <w:r w:rsidRPr="003541C3">
              <w:rPr>
                <w:noProof/>
                <w:lang w:eastAsia="ko-KR"/>
              </w:rPr>
              <w:t>N/A</w:t>
            </w:r>
          </w:p>
        </w:tc>
      </w:tr>
      <w:tr w:rsidR="00062F92" w:rsidRPr="003541C3" w14:paraId="671184BA" w14:textId="77777777" w:rsidTr="00062F92">
        <w:tc>
          <w:tcPr>
            <w:tcW w:w="1778" w:type="dxa"/>
            <w:shd w:val="clear" w:color="auto" w:fill="auto"/>
          </w:tcPr>
          <w:p w14:paraId="1267DF89" w14:textId="77777777" w:rsidR="00062F92" w:rsidRPr="003541C3" w:rsidRDefault="00062F92" w:rsidP="009D717E">
            <w:pPr>
              <w:pStyle w:val="TAC"/>
              <w:rPr>
                <w:noProof/>
                <w:lang w:eastAsia="ko-KR"/>
              </w:rPr>
            </w:pPr>
            <w:r w:rsidRPr="003541C3">
              <w:rPr>
                <w:lang w:eastAsia="zh-CN"/>
              </w:rPr>
              <w:t>G-CS-RNTI</w:t>
            </w:r>
          </w:p>
        </w:tc>
        <w:tc>
          <w:tcPr>
            <w:tcW w:w="3862" w:type="dxa"/>
            <w:shd w:val="clear" w:color="auto" w:fill="auto"/>
          </w:tcPr>
          <w:p w14:paraId="35F73614" w14:textId="77777777" w:rsidR="00062F92" w:rsidRPr="003541C3" w:rsidRDefault="00062F92" w:rsidP="009D717E">
            <w:pPr>
              <w:pStyle w:val="TAL"/>
              <w:rPr>
                <w:lang w:eastAsia="ko-KR"/>
              </w:rPr>
            </w:pPr>
            <w:r w:rsidRPr="003541C3">
              <w:rPr>
                <w:lang w:eastAsia="ko-KR"/>
              </w:rPr>
              <w:t>Configured scheduled multicast transmission</w:t>
            </w:r>
            <w:r w:rsidRPr="003541C3">
              <w:rPr>
                <w:lang w:eastAsia="ko-KR"/>
              </w:rPr>
              <w:br/>
              <w:t>(activation, reactivation and retransmission)</w:t>
            </w:r>
          </w:p>
        </w:tc>
        <w:tc>
          <w:tcPr>
            <w:tcW w:w="1946" w:type="dxa"/>
            <w:shd w:val="clear" w:color="auto" w:fill="auto"/>
          </w:tcPr>
          <w:p w14:paraId="67E276A7"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75EED941" w14:textId="77777777" w:rsidR="00062F92" w:rsidRPr="003541C3" w:rsidRDefault="00062F92" w:rsidP="009D717E">
            <w:pPr>
              <w:pStyle w:val="TAC"/>
              <w:rPr>
                <w:noProof/>
                <w:lang w:eastAsia="ko-KR"/>
              </w:rPr>
            </w:pPr>
            <w:r w:rsidRPr="003541C3">
              <w:rPr>
                <w:lang w:eastAsia="zh-CN"/>
              </w:rPr>
              <w:t>MTCH</w:t>
            </w:r>
          </w:p>
        </w:tc>
      </w:tr>
      <w:tr w:rsidR="00062F92" w:rsidRPr="003541C3" w14:paraId="67081173" w14:textId="77777777" w:rsidTr="00062F92">
        <w:tc>
          <w:tcPr>
            <w:tcW w:w="1778" w:type="dxa"/>
            <w:shd w:val="clear" w:color="auto" w:fill="auto"/>
          </w:tcPr>
          <w:p w14:paraId="261DC5FD" w14:textId="77777777" w:rsidR="00062F92" w:rsidRPr="003541C3" w:rsidRDefault="00062F92" w:rsidP="009D717E">
            <w:pPr>
              <w:pStyle w:val="TAC"/>
              <w:rPr>
                <w:noProof/>
                <w:lang w:eastAsia="ko-KR"/>
              </w:rPr>
            </w:pPr>
            <w:r w:rsidRPr="003541C3">
              <w:rPr>
                <w:lang w:eastAsia="zh-CN"/>
              </w:rPr>
              <w:t>G-CS-RNTI</w:t>
            </w:r>
          </w:p>
        </w:tc>
        <w:tc>
          <w:tcPr>
            <w:tcW w:w="3862" w:type="dxa"/>
            <w:shd w:val="clear" w:color="auto" w:fill="auto"/>
          </w:tcPr>
          <w:p w14:paraId="5F413C65" w14:textId="77777777" w:rsidR="00062F92" w:rsidRPr="003541C3" w:rsidRDefault="00062F92" w:rsidP="009D717E">
            <w:pPr>
              <w:pStyle w:val="TAL"/>
              <w:rPr>
                <w:lang w:eastAsia="ko-KR"/>
              </w:rPr>
            </w:pPr>
            <w:r w:rsidRPr="003541C3">
              <w:rPr>
                <w:lang w:eastAsia="ko-KR"/>
              </w:rPr>
              <w:t>Configured scheduled multicast transmission (deactivation)</w:t>
            </w:r>
          </w:p>
        </w:tc>
        <w:tc>
          <w:tcPr>
            <w:tcW w:w="1946" w:type="dxa"/>
            <w:shd w:val="clear" w:color="auto" w:fill="auto"/>
          </w:tcPr>
          <w:p w14:paraId="64B6E573" w14:textId="77777777" w:rsidR="00062F92" w:rsidRPr="003541C3" w:rsidRDefault="00062F92" w:rsidP="009D717E">
            <w:pPr>
              <w:pStyle w:val="TAC"/>
              <w:rPr>
                <w:noProof/>
                <w:lang w:eastAsia="ko-KR"/>
              </w:rPr>
            </w:pPr>
            <w:r w:rsidRPr="003541C3">
              <w:rPr>
                <w:lang w:eastAsia="ko-KR"/>
              </w:rPr>
              <w:t>N/A</w:t>
            </w:r>
          </w:p>
        </w:tc>
        <w:tc>
          <w:tcPr>
            <w:tcW w:w="2043" w:type="dxa"/>
            <w:shd w:val="clear" w:color="auto" w:fill="auto"/>
          </w:tcPr>
          <w:p w14:paraId="578D6928" w14:textId="77777777" w:rsidR="00062F92" w:rsidRPr="003541C3" w:rsidRDefault="00062F92" w:rsidP="009D717E">
            <w:pPr>
              <w:pStyle w:val="TAC"/>
              <w:rPr>
                <w:noProof/>
                <w:lang w:eastAsia="ko-KR"/>
              </w:rPr>
            </w:pPr>
            <w:r w:rsidRPr="003541C3">
              <w:rPr>
                <w:lang w:eastAsia="ko-KR"/>
              </w:rPr>
              <w:t>N/A</w:t>
            </w:r>
          </w:p>
        </w:tc>
      </w:tr>
      <w:tr w:rsidR="00062F92" w:rsidRPr="003541C3" w14:paraId="3E7354E1" w14:textId="77777777" w:rsidTr="00062F92">
        <w:tc>
          <w:tcPr>
            <w:tcW w:w="1778" w:type="dxa"/>
            <w:shd w:val="clear" w:color="auto" w:fill="auto"/>
          </w:tcPr>
          <w:p w14:paraId="3B925486" w14:textId="77777777" w:rsidR="00062F92" w:rsidRPr="003541C3" w:rsidRDefault="00062F92" w:rsidP="009D717E">
            <w:pPr>
              <w:pStyle w:val="TAC"/>
              <w:rPr>
                <w:lang w:eastAsia="ko-KR"/>
              </w:rPr>
            </w:pPr>
            <w:r w:rsidRPr="003541C3">
              <w:rPr>
                <w:noProof/>
                <w:lang w:eastAsia="ko-KR"/>
              </w:rPr>
              <w:t>TPC-PUCCH-RNTI</w:t>
            </w:r>
          </w:p>
        </w:tc>
        <w:tc>
          <w:tcPr>
            <w:tcW w:w="3862" w:type="dxa"/>
            <w:shd w:val="clear" w:color="auto" w:fill="auto"/>
          </w:tcPr>
          <w:p w14:paraId="77C17A29" w14:textId="77777777" w:rsidR="00062F92" w:rsidRPr="003541C3" w:rsidRDefault="00062F92" w:rsidP="009D717E">
            <w:pPr>
              <w:pStyle w:val="TAL"/>
              <w:rPr>
                <w:lang w:eastAsia="ko-KR"/>
              </w:rPr>
            </w:pPr>
            <w:r w:rsidRPr="003541C3">
              <w:rPr>
                <w:lang w:eastAsia="zh-CN"/>
              </w:rPr>
              <w:t>PUCCH power control</w:t>
            </w:r>
          </w:p>
        </w:tc>
        <w:tc>
          <w:tcPr>
            <w:tcW w:w="1946" w:type="dxa"/>
            <w:shd w:val="clear" w:color="auto" w:fill="auto"/>
          </w:tcPr>
          <w:p w14:paraId="54785CCC"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288CD926" w14:textId="77777777" w:rsidR="00062F92" w:rsidRPr="003541C3" w:rsidRDefault="00062F92" w:rsidP="009D717E">
            <w:pPr>
              <w:pStyle w:val="TAC"/>
              <w:rPr>
                <w:lang w:eastAsia="ko-KR"/>
              </w:rPr>
            </w:pPr>
            <w:r w:rsidRPr="003541C3">
              <w:rPr>
                <w:noProof/>
                <w:lang w:eastAsia="ko-KR"/>
              </w:rPr>
              <w:t>N/A</w:t>
            </w:r>
          </w:p>
        </w:tc>
      </w:tr>
      <w:tr w:rsidR="00062F92" w:rsidRPr="003541C3" w14:paraId="17949173" w14:textId="77777777" w:rsidTr="00062F92">
        <w:tc>
          <w:tcPr>
            <w:tcW w:w="1778" w:type="dxa"/>
            <w:shd w:val="clear" w:color="auto" w:fill="auto"/>
          </w:tcPr>
          <w:p w14:paraId="698C1FEA" w14:textId="77777777" w:rsidR="00062F92" w:rsidRPr="003541C3" w:rsidRDefault="00062F92" w:rsidP="009D717E">
            <w:pPr>
              <w:pStyle w:val="TAC"/>
              <w:rPr>
                <w:lang w:eastAsia="ko-KR"/>
              </w:rPr>
            </w:pPr>
            <w:r w:rsidRPr="003541C3">
              <w:rPr>
                <w:noProof/>
                <w:lang w:eastAsia="ko-KR"/>
              </w:rPr>
              <w:t>TPC-PUSCH-RNTI</w:t>
            </w:r>
          </w:p>
        </w:tc>
        <w:tc>
          <w:tcPr>
            <w:tcW w:w="3862" w:type="dxa"/>
            <w:shd w:val="clear" w:color="auto" w:fill="auto"/>
          </w:tcPr>
          <w:p w14:paraId="3FB14E97" w14:textId="77777777" w:rsidR="00062F92" w:rsidRPr="003541C3" w:rsidRDefault="00062F92" w:rsidP="009D717E">
            <w:pPr>
              <w:pStyle w:val="TAL"/>
              <w:rPr>
                <w:lang w:eastAsia="ko-KR"/>
              </w:rPr>
            </w:pPr>
            <w:r w:rsidRPr="003541C3">
              <w:rPr>
                <w:lang w:eastAsia="zh-CN"/>
              </w:rPr>
              <w:t>PUSCH power control</w:t>
            </w:r>
          </w:p>
        </w:tc>
        <w:tc>
          <w:tcPr>
            <w:tcW w:w="1946" w:type="dxa"/>
            <w:shd w:val="clear" w:color="auto" w:fill="auto"/>
          </w:tcPr>
          <w:p w14:paraId="1020D6FE"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56E48379" w14:textId="77777777" w:rsidR="00062F92" w:rsidRPr="003541C3" w:rsidRDefault="00062F92" w:rsidP="009D717E">
            <w:pPr>
              <w:pStyle w:val="TAC"/>
              <w:rPr>
                <w:lang w:eastAsia="ko-KR"/>
              </w:rPr>
            </w:pPr>
            <w:r w:rsidRPr="003541C3">
              <w:rPr>
                <w:noProof/>
                <w:lang w:eastAsia="ko-KR"/>
              </w:rPr>
              <w:t>N/A</w:t>
            </w:r>
          </w:p>
        </w:tc>
      </w:tr>
      <w:tr w:rsidR="00062F92" w:rsidRPr="003541C3" w14:paraId="492CF78C" w14:textId="77777777" w:rsidTr="00062F92">
        <w:tc>
          <w:tcPr>
            <w:tcW w:w="1778" w:type="dxa"/>
            <w:shd w:val="clear" w:color="auto" w:fill="auto"/>
          </w:tcPr>
          <w:p w14:paraId="399CB01C" w14:textId="77777777" w:rsidR="00062F92" w:rsidRPr="003541C3" w:rsidRDefault="00062F92" w:rsidP="009D717E">
            <w:pPr>
              <w:pStyle w:val="TAC"/>
              <w:rPr>
                <w:lang w:eastAsia="ko-KR"/>
              </w:rPr>
            </w:pPr>
            <w:r w:rsidRPr="003541C3">
              <w:rPr>
                <w:noProof/>
                <w:lang w:eastAsia="ko-KR"/>
              </w:rPr>
              <w:t>TPC-SRS-RNTI</w:t>
            </w:r>
          </w:p>
        </w:tc>
        <w:tc>
          <w:tcPr>
            <w:tcW w:w="3862" w:type="dxa"/>
            <w:shd w:val="clear" w:color="auto" w:fill="auto"/>
          </w:tcPr>
          <w:p w14:paraId="4B1CF903" w14:textId="77777777" w:rsidR="00062F92" w:rsidRPr="003541C3" w:rsidRDefault="00062F92" w:rsidP="009D717E">
            <w:pPr>
              <w:pStyle w:val="TAL"/>
              <w:rPr>
                <w:lang w:eastAsia="ko-KR"/>
              </w:rPr>
            </w:pPr>
            <w:r w:rsidRPr="003541C3">
              <w:rPr>
                <w:lang w:eastAsia="zh-CN"/>
              </w:rPr>
              <w:t>SRS trigger and power control</w:t>
            </w:r>
          </w:p>
        </w:tc>
        <w:tc>
          <w:tcPr>
            <w:tcW w:w="1946" w:type="dxa"/>
            <w:shd w:val="clear" w:color="auto" w:fill="auto"/>
          </w:tcPr>
          <w:p w14:paraId="3189D5F0"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0FE1169B" w14:textId="77777777" w:rsidR="00062F92" w:rsidRPr="003541C3" w:rsidRDefault="00062F92" w:rsidP="009D717E">
            <w:pPr>
              <w:pStyle w:val="TAC"/>
              <w:rPr>
                <w:lang w:eastAsia="ko-KR"/>
              </w:rPr>
            </w:pPr>
            <w:r w:rsidRPr="003541C3">
              <w:rPr>
                <w:noProof/>
                <w:lang w:eastAsia="ko-KR"/>
              </w:rPr>
              <w:t>N/A</w:t>
            </w:r>
          </w:p>
        </w:tc>
      </w:tr>
      <w:tr w:rsidR="00062F92" w:rsidRPr="003541C3" w14:paraId="4B71C245" w14:textId="77777777" w:rsidTr="00062F92">
        <w:tc>
          <w:tcPr>
            <w:tcW w:w="1778" w:type="dxa"/>
            <w:shd w:val="clear" w:color="auto" w:fill="auto"/>
          </w:tcPr>
          <w:p w14:paraId="5D219B63" w14:textId="77777777" w:rsidR="00062F92" w:rsidRPr="003541C3" w:rsidRDefault="00062F92" w:rsidP="009D717E">
            <w:pPr>
              <w:pStyle w:val="TAC"/>
              <w:rPr>
                <w:lang w:eastAsia="ko-KR"/>
              </w:rPr>
            </w:pPr>
            <w:r w:rsidRPr="003541C3">
              <w:rPr>
                <w:lang w:eastAsia="ko-KR"/>
              </w:rPr>
              <w:t>INT-RNTI</w:t>
            </w:r>
          </w:p>
        </w:tc>
        <w:tc>
          <w:tcPr>
            <w:tcW w:w="3862" w:type="dxa"/>
            <w:shd w:val="clear" w:color="auto" w:fill="auto"/>
          </w:tcPr>
          <w:p w14:paraId="6D530386" w14:textId="77777777" w:rsidR="00062F92" w:rsidRPr="003541C3" w:rsidRDefault="00062F92" w:rsidP="009D717E">
            <w:pPr>
              <w:pStyle w:val="TAL"/>
              <w:rPr>
                <w:lang w:eastAsia="ko-KR"/>
              </w:rPr>
            </w:pPr>
            <w:r w:rsidRPr="003541C3">
              <w:rPr>
                <w:lang w:eastAsia="zh-CN"/>
              </w:rPr>
              <w:t>Indication pre-emption in DL</w:t>
            </w:r>
          </w:p>
        </w:tc>
        <w:tc>
          <w:tcPr>
            <w:tcW w:w="1946" w:type="dxa"/>
            <w:shd w:val="clear" w:color="auto" w:fill="auto"/>
          </w:tcPr>
          <w:p w14:paraId="24BB0E5D"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3722C1CE" w14:textId="77777777" w:rsidR="00062F92" w:rsidRPr="003541C3" w:rsidRDefault="00062F92" w:rsidP="009D717E">
            <w:pPr>
              <w:pStyle w:val="TAC"/>
              <w:rPr>
                <w:lang w:eastAsia="ko-KR"/>
              </w:rPr>
            </w:pPr>
            <w:r w:rsidRPr="003541C3">
              <w:rPr>
                <w:noProof/>
                <w:lang w:eastAsia="ko-KR"/>
              </w:rPr>
              <w:t>N/A</w:t>
            </w:r>
          </w:p>
        </w:tc>
      </w:tr>
      <w:tr w:rsidR="00062F92" w:rsidRPr="003541C3" w14:paraId="37CA2166" w14:textId="77777777" w:rsidTr="00062F92">
        <w:tc>
          <w:tcPr>
            <w:tcW w:w="1778" w:type="dxa"/>
            <w:shd w:val="clear" w:color="auto" w:fill="auto"/>
          </w:tcPr>
          <w:p w14:paraId="6636A103" w14:textId="77777777" w:rsidR="00062F92" w:rsidRPr="003541C3" w:rsidRDefault="00062F92" w:rsidP="009D717E">
            <w:pPr>
              <w:pStyle w:val="TAC"/>
              <w:rPr>
                <w:lang w:eastAsia="ko-KR"/>
              </w:rPr>
            </w:pPr>
            <w:r w:rsidRPr="003541C3">
              <w:rPr>
                <w:lang w:eastAsia="ko-KR"/>
              </w:rPr>
              <w:t>SFI-RNTI</w:t>
            </w:r>
          </w:p>
        </w:tc>
        <w:tc>
          <w:tcPr>
            <w:tcW w:w="3862" w:type="dxa"/>
            <w:shd w:val="clear" w:color="auto" w:fill="auto"/>
          </w:tcPr>
          <w:p w14:paraId="58CBE906" w14:textId="77777777" w:rsidR="00062F92" w:rsidRPr="003541C3" w:rsidRDefault="00062F92" w:rsidP="009D717E">
            <w:pPr>
              <w:pStyle w:val="TAL"/>
              <w:rPr>
                <w:lang w:eastAsia="ko-KR"/>
              </w:rPr>
            </w:pPr>
            <w:r w:rsidRPr="003541C3">
              <w:rPr>
                <w:lang w:eastAsia="zh-CN"/>
              </w:rPr>
              <w:t>Slot Format Indication</w:t>
            </w:r>
            <w:r w:rsidRPr="003541C3">
              <w:rPr>
                <w:lang w:eastAsia="ko-KR"/>
              </w:rPr>
              <w:t xml:space="preserve"> </w:t>
            </w:r>
            <w:r w:rsidRPr="003541C3">
              <w:rPr>
                <w:lang w:eastAsia="zh-CN"/>
              </w:rPr>
              <w:t>on the given cell</w:t>
            </w:r>
          </w:p>
        </w:tc>
        <w:tc>
          <w:tcPr>
            <w:tcW w:w="1946" w:type="dxa"/>
            <w:shd w:val="clear" w:color="auto" w:fill="auto"/>
          </w:tcPr>
          <w:p w14:paraId="21B76B77"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14A2775F" w14:textId="77777777" w:rsidR="00062F92" w:rsidRPr="003541C3" w:rsidRDefault="00062F92" w:rsidP="009D717E">
            <w:pPr>
              <w:pStyle w:val="TAC"/>
              <w:rPr>
                <w:lang w:eastAsia="ko-KR"/>
              </w:rPr>
            </w:pPr>
            <w:r w:rsidRPr="003541C3">
              <w:rPr>
                <w:noProof/>
                <w:lang w:eastAsia="ko-KR"/>
              </w:rPr>
              <w:t>N/A</w:t>
            </w:r>
          </w:p>
        </w:tc>
      </w:tr>
      <w:tr w:rsidR="00062F92" w:rsidRPr="003541C3" w14:paraId="3CEC1935" w14:textId="77777777" w:rsidTr="00062F92">
        <w:tc>
          <w:tcPr>
            <w:tcW w:w="1778" w:type="dxa"/>
            <w:shd w:val="clear" w:color="auto" w:fill="auto"/>
          </w:tcPr>
          <w:p w14:paraId="60700E22" w14:textId="77777777" w:rsidR="00062F92" w:rsidRPr="003541C3" w:rsidRDefault="00062F92" w:rsidP="009D717E">
            <w:pPr>
              <w:pStyle w:val="TAC"/>
              <w:rPr>
                <w:lang w:eastAsia="ko-KR"/>
              </w:rPr>
            </w:pPr>
            <w:r w:rsidRPr="003541C3">
              <w:rPr>
                <w:lang w:eastAsia="ko-KR"/>
              </w:rPr>
              <w:t>SP-CSI-RNTI</w:t>
            </w:r>
          </w:p>
        </w:tc>
        <w:tc>
          <w:tcPr>
            <w:tcW w:w="3862" w:type="dxa"/>
            <w:shd w:val="clear" w:color="auto" w:fill="auto"/>
          </w:tcPr>
          <w:p w14:paraId="45DB2483" w14:textId="77777777" w:rsidR="00062F92" w:rsidRPr="003541C3" w:rsidRDefault="00062F92" w:rsidP="009D717E">
            <w:pPr>
              <w:pStyle w:val="TAL"/>
              <w:rPr>
                <w:lang w:eastAsia="ko-KR"/>
              </w:rPr>
            </w:pPr>
            <w:r w:rsidRPr="003541C3">
              <w:rPr>
                <w:lang w:eastAsia="zh-CN"/>
              </w:rPr>
              <w:t>Activation of Semi-persistent CSI reporting on PUSCH</w:t>
            </w:r>
          </w:p>
        </w:tc>
        <w:tc>
          <w:tcPr>
            <w:tcW w:w="1946" w:type="dxa"/>
            <w:shd w:val="clear" w:color="auto" w:fill="auto"/>
          </w:tcPr>
          <w:p w14:paraId="0314A097"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49618304" w14:textId="77777777" w:rsidR="00062F92" w:rsidRPr="003541C3" w:rsidRDefault="00062F92" w:rsidP="009D717E">
            <w:pPr>
              <w:pStyle w:val="TAC"/>
              <w:rPr>
                <w:lang w:eastAsia="ko-KR"/>
              </w:rPr>
            </w:pPr>
            <w:r w:rsidRPr="003541C3">
              <w:rPr>
                <w:noProof/>
                <w:lang w:eastAsia="ko-KR"/>
              </w:rPr>
              <w:t>N/A</w:t>
            </w:r>
          </w:p>
        </w:tc>
      </w:tr>
      <w:tr w:rsidR="00062F92" w:rsidRPr="003541C3" w14:paraId="5FCAD91A" w14:textId="77777777" w:rsidTr="00062F92">
        <w:tc>
          <w:tcPr>
            <w:tcW w:w="1778" w:type="dxa"/>
            <w:shd w:val="clear" w:color="auto" w:fill="auto"/>
          </w:tcPr>
          <w:p w14:paraId="488FCE2F" w14:textId="77777777" w:rsidR="00062F92" w:rsidRPr="003541C3" w:rsidRDefault="00062F92" w:rsidP="009D717E">
            <w:pPr>
              <w:pStyle w:val="TAC"/>
              <w:rPr>
                <w:lang w:eastAsia="ko-KR"/>
              </w:rPr>
            </w:pPr>
            <w:r w:rsidRPr="003541C3">
              <w:rPr>
                <w:lang w:eastAsia="ko-KR"/>
              </w:rPr>
              <w:t>CI-RNTI</w:t>
            </w:r>
          </w:p>
        </w:tc>
        <w:tc>
          <w:tcPr>
            <w:tcW w:w="3862" w:type="dxa"/>
            <w:shd w:val="clear" w:color="auto" w:fill="auto"/>
          </w:tcPr>
          <w:p w14:paraId="4FE5C94C" w14:textId="77777777" w:rsidR="00062F92" w:rsidRPr="003541C3" w:rsidRDefault="00062F92" w:rsidP="009D717E">
            <w:pPr>
              <w:pStyle w:val="TAL"/>
              <w:rPr>
                <w:lang w:eastAsia="zh-CN"/>
              </w:rPr>
            </w:pPr>
            <w:r w:rsidRPr="003541C3">
              <w:rPr>
                <w:lang w:eastAsia="zh-CN"/>
              </w:rPr>
              <w:t>Cancellation indication in UL</w:t>
            </w:r>
          </w:p>
        </w:tc>
        <w:tc>
          <w:tcPr>
            <w:tcW w:w="1946" w:type="dxa"/>
            <w:shd w:val="clear" w:color="auto" w:fill="auto"/>
          </w:tcPr>
          <w:p w14:paraId="3D685BD9"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67987B9B" w14:textId="77777777" w:rsidR="00062F92" w:rsidRPr="003541C3" w:rsidRDefault="00062F92" w:rsidP="009D717E">
            <w:pPr>
              <w:pStyle w:val="TAC"/>
              <w:rPr>
                <w:noProof/>
                <w:lang w:eastAsia="ko-KR"/>
              </w:rPr>
            </w:pPr>
            <w:r w:rsidRPr="003541C3">
              <w:rPr>
                <w:noProof/>
                <w:lang w:eastAsia="ko-KR"/>
              </w:rPr>
              <w:t>N/A</w:t>
            </w:r>
          </w:p>
        </w:tc>
      </w:tr>
      <w:tr w:rsidR="00062F92" w:rsidRPr="003541C3" w14:paraId="1A411AC6" w14:textId="77777777" w:rsidTr="00062F92">
        <w:tc>
          <w:tcPr>
            <w:tcW w:w="1778" w:type="dxa"/>
            <w:shd w:val="clear" w:color="auto" w:fill="auto"/>
          </w:tcPr>
          <w:p w14:paraId="03F79497" w14:textId="77777777" w:rsidR="00062F92" w:rsidRPr="003541C3" w:rsidRDefault="00062F92" w:rsidP="009D717E">
            <w:pPr>
              <w:pStyle w:val="TAC"/>
              <w:rPr>
                <w:lang w:eastAsia="ko-KR"/>
              </w:rPr>
            </w:pPr>
            <w:r w:rsidRPr="003541C3">
              <w:rPr>
                <w:lang w:eastAsia="zh-CN"/>
              </w:rPr>
              <w:t>PS-RNTI</w:t>
            </w:r>
          </w:p>
        </w:tc>
        <w:tc>
          <w:tcPr>
            <w:tcW w:w="3862" w:type="dxa"/>
            <w:shd w:val="clear" w:color="auto" w:fill="auto"/>
          </w:tcPr>
          <w:p w14:paraId="4C0C05AC" w14:textId="77777777" w:rsidR="00062F92" w:rsidRPr="003541C3" w:rsidRDefault="00062F92" w:rsidP="009D717E">
            <w:pPr>
              <w:pStyle w:val="TAL"/>
              <w:rPr>
                <w:lang w:eastAsia="zh-CN"/>
              </w:rPr>
            </w:pPr>
            <w:r w:rsidRPr="003541C3">
              <w:rPr>
                <w:lang w:eastAsia="zh-CN"/>
              </w:rPr>
              <w:t xml:space="preserve">DCP to indicate whether to start </w:t>
            </w:r>
            <w:r w:rsidRPr="003541C3">
              <w:rPr>
                <w:i/>
                <w:lang w:eastAsia="zh-CN"/>
              </w:rPr>
              <w:t>drx-onDurationTimer</w:t>
            </w:r>
            <w:r w:rsidRPr="003541C3">
              <w:rPr>
                <w:lang w:eastAsia="zh-CN"/>
              </w:rPr>
              <w:t xml:space="preserve"> for associated DRX cycle</w:t>
            </w:r>
          </w:p>
        </w:tc>
        <w:tc>
          <w:tcPr>
            <w:tcW w:w="1946" w:type="dxa"/>
            <w:shd w:val="clear" w:color="auto" w:fill="auto"/>
          </w:tcPr>
          <w:p w14:paraId="044286C2"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073869D7" w14:textId="77777777" w:rsidR="00062F92" w:rsidRPr="003541C3" w:rsidRDefault="00062F92" w:rsidP="009D717E">
            <w:pPr>
              <w:pStyle w:val="TAC"/>
              <w:rPr>
                <w:noProof/>
                <w:lang w:eastAsia="ko-KR"/>
              </w:rPr>
            </w:pPr>
            <w:r w:rsidRPr="003541C3">
              <w:rPr>
                <w:noProof/>
                <w:lang w:eastAsia="ko-KR"/>
              </w:rPr>
              <w:t>N/A</w:t>
            </w:r>
          </w:p>
        </w:tc>
      </w:tr>
      <w:tr w:rsidR="00062F92" w:rsidRPr="003541C3" w14:paraId="045F463A" w14:textId="77777777" w:rsidTr="00062F92">
        <w:tc>
          <w:tcPr>
            <w:tcW w:w="1778" w:type="dxa"/>
            <w:shd w:val="clear" w:color="auto" w:fill="auto"/>
          </w:tcPr>
          <w:p w14:paraId="4EACE436" w14:textId="77777777" w:rsidR="00062F92" w:rsidRPr="003541C3" w:rsidRDefault="00062F92" w:rsidP="009D717E">
            <w:pPr>
              <w:pStyle w:val="TAC"/>
              <w:rPr>
                <w:lang w:eastAsia="zh-CN"/>
              </w:rPr>
            </w:pPr>
            <w:r w:rsidRPr="003541C3">
              <w:rPr>
                <w:noProof/>
                <w:lang w:eastAsia="ko-KR"/>
              </w:rPr>
              <w:t>SL-RNTI</w:t>
            </w:r>
          </w:p>
        </w:tc>
        <w:tc>
          <w:tcPr>
            <w:tcW w:w="3862" w:type="dxa"/>
            <w:shd w:val="clear" w:color="auto" w:fill="auto"/>
          </w:tcPr>
          <w:p w14:paraId="59BBD3FE" w14:textId="77777777" w:rsidR="00062F92" w:rsidRPr="003541C3" w:rsidRDefault="00062F92" w:rsidP="009D717E">
            <w:pPr>
              <w:pStyle w:val="TAL"/>
              <w:rPr>
                <w:lang w:eastAsia="zh-CN"/>
              </w:rPr>
            </w:pPr>
            <w:r w:rsidRPr="003541C3">
              <w:rPr>
                <w:lang w:eastAsia="zh-CN"/>
              </w:rPr>
              <w:t>Dynamically scheduled sidelink transmission</w:t>
            </w:r>
          </w:p>
        </w:tc>
        <w:tc>
          <w:tcPr>
            <w:tcW w:w="1946" w:type="dxa"/>
            <w:shd w:val="clear" w:color="auto" w:fill="auto"/>
          </w:tcPr>
          <w:p w14:paraId="15C09217"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17B13587" w14:textId="77777777" w:rsidR="00062F92" w:rsidRPr="003541C3" w:rsidRDefault="00062F92" w:rsidP="009D717E">
            <w:pPr>
              <w:pStyle w:val="TAC"/>
              <w:rPr>
                <w:noProof/>
                <w:lang w:eastAsia="ko-KR"/>
              </w:rPr>
            </w:pPr>
            <w:r w:rsidRPr="003541C3">
              <w:rPr>
                <w:noProof/>
                <w:lang w:eastAsia="ko-KR"/>
              </w:rPr>
              <w:t>SCCH, STCH</w:t>
            </w:r>
          </w:p>
        </w:tc>
      </w:tr>
      <w:tr w:rsidR="00062F92" w:rsidRPr="003541C3" w14:paraId="12CFCFCA" w14:textId="77777777" w:rsidTr="00062F92">
        <w:tc>
          <w:tcPr>
            <w:tcW w:w="1778" w:type="dxa"/>
            <w:shd w:val="clear" w:color="auto" w:fill="auto"/>
          </w:tcPr>
          <w:p w14:paraId="5615CBCD" w14:textId="77777777" w:rsidR="00062F92" w:rsidRPr="003541C3" w:rsidRDefault="00062F92" w:rsidP="009D717E">
            <w:pPr>
              <w:pStyle w:val="TAC"/>
              <w:rPr>
                <w:lang w:eastAsia="zh-CN"/>
              </w:rPr>
            </w:pPr>
            <w:r w:rsidRPr="003541C3">
              <w:rPr>
                <w:noProof/>
                <w:lang w:eastAsia="ko-KR"/>
              </w:rPr>
              <w:t>SL-CS-RNTI</w:t>
            </w:r>
          </w:p>
        </w:tc>
        <w:tc>
          <w:tcPr>
            <w:tcW w:w="3862" w:type="dxa"/>
            <w:shd w:val="clear" w:color="auto" w:fill="auto"/>
          </w:tcPr>
          <w:p w14:paraId="1D38622C" w14:textId="77777777" w:rsidR="00062F92" w:rsidRPr="003541C3" w:rsidRDefault="00062F92" w:rsidP="009D717E">
            <w:pPr>
              <w:pStyle w:val="TAL"/>
              <w:rPr>
                <w:lang w:eastAsia="zh-CN"/>
              </w:rPr>
            </w:pPr>
            <w:r w:rsidRPr="003541C3">
              <w:rPr>
                <w:lang w:eastAsia="ko-KR"/>
              </w:rPr>
              <w:t xml:space="preserve">Configured </w:t>
            </w:r>
            <w:r w:rsidRPr="003541C3">
              <w:rPr>
                <w:noProof/>
                <w:lang w:eastAsia="ko-KR"/>
              </w:rPr>
              <w:t>scheduled sidelink transmission</w:t>
            </w:r>
            <w:r w:rsidRPr="003541C3">
              <w:rPr>
                <w:noProof/>
                <w:lang w:eastAsia="ko-KR"/>
              </w:rPr>
              <w:br/>
              <w:t>(activation, reactivation and retransmission)</w:t>
            </w:r>
          </w:p>
        </w:tc>
        <w:tc>
          <w:tcPr>
            <w:tcW w:w="1946" w:type="dxa"/>
            <w:shd w:val="clear" w:color="auto" w:fill="auto"/>
          </w:tcPr>
          <w:p w14:paraId="171AFEA4"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01A78617" w14:textId="77777777" w:rsidR="00062F92" w:rsidRPr="003541C3" w:rsidRDefault="00062F92" w:rsidP="009D717E">
            <w:pPr>
              <w:pStyle w:val="TAC"/>
              <w:rPr>
                <w:noProof/>
                <w:lang w:eastAsia="ko-KR"/>
              </w:rPr>
            </w:pPr>
            <w:r w:rsidRPr="003541C3">
              <w:rPr>
                <w:noProof/>
                <w:lang w:eastAsia="ko-KR"/>
              </w:rPr>
              <w:t>SCCH, STCH</w:t>
            </w:r>
          </w:p>
        </w:tc>
      </w:tr>
      <w:tr w:rsidR="00062F92" w:rsidRPr="003541C3" w14:paraId="22ECAC65" w14:textId="77777777" w:rsidTr="00062F92">
        <w:tc>
          <w:tcPr>
            <w:tcW w:w="1778" w:type="dxa"/>
            <w:shd w:val="clear" w:color="auto" w:fill="auto"/>
          </w:tcPr>
          <w:p w14:paraId="49632B09" w14:textId="77777777" w:rsidR="00062F92" w:rsidRPr="003541C3" w:rsidRDefault="00062F92" w:rsidP="009D717E">
            <w:pPr>
              <w:pStyle w:val="TAC"/>
              <w:rPr>
                <w:lang w:eastAsia="zh-CN"/>
              </w:rPr>
            </w:pPr>
            <w:r w:rsidRPr="003541C3">
              <w:rPr>
                <w:noProof/>
                <w:lang w:eastAsia="ko-KR"/>
              </w:rPr>
              <w:t>SL-CS-RNTI</w:t>
            </w:r>
          </w:p>
        </w:tc>
        <w:tc>
          <w:tcPr>
            <w:tcW w:w="3862" w:type="dxa"/>
            <w:shd w:val="clear" w:color="auto" w:fill="auto"/>
          </w:tcPr>
          <w:p w14:paraId="7C76D584" w14:textId="77777777" w:rsidR="00062F92" w:rsidRPr="003541C3" w:rsidRDefault="00062F92" w:rsidP="009D717E">
            <w:pPr>
              <w:pStyle w:val="TAL"/>
              <w:rPr>
                <w:lang w:eastAsia="zh-CN"/>
              </w:rPr>
            </w:pPr>
            <w:r w:rsidRPr="003541C3">
              <w:rPr>
                <w:lang w:eastAsia="ko-KR"/>
              </w:rPr>
              <w:t>Configured</w:t>
            </w:r>
            <w:r w:rsidRPr="003541C3">
              <w:rPr>
                <w:noProof/>
                <w:lang w:eastAsia="ko-KR"/>
              </w:rPr>
              <w:t xml:space="preserve"> scheduled sidelink transmission</w:t>
            </w:r>
            <w:r w:rsidRPr="003541C3">
              <w:rPr>
                <w:noProof/>
                <w:lang w:eastAsia="ko-KR"/>
              </w:rPr>
              <w:br/>
              <w:t>(deactivation)</w:t>
            </w:r>
          </w:p>
        </w:tc>
        <w:tc>
          <w:tcPr>
            <w:tcW w:w="1946" w:type="dxa"/>
            <w:shd w:val="clear" w:color="auto" w:fill="auto"/>
          </w:tcPr>
          <w:p w14:paraId="75EA17FE"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30A772D2" w14:textId="77777777" w:rsidR="00062F92" w:rsidRPr="003541C3" w:rsidRDefault="00062F92" w:rsidP="009D717E">
            <w:pPr>
              <w:pStyle w:val="TAC"/>
              <w:rPr>
                <w:noProof/>
                <w:lang w:eastAsia="ko-KR"/>
              </w:rPr>
            </w:pPr>
            <w:r w:rsidRPr="003541C3">
              <w:rPr>
                <w:noProof/>
                <w:lang w:eastAsia="ko-KR"/>
              </w:rPr>
              <w:t>N/A</w:t>
            </w:r>
          </w:p>
        </w:tc>
      </w:tr>
      <w:tr w:rsidR="00062F92" w:rsidRPr="003541C3" w14:paraId="567FE318" w14:textId="77777777" w:rsidTr="00062F92">
        <w:tc>
          <w:tcPr>
            <w:tcW w:w="1778" w:type="dxa"/>
            <w:shd w:val="clear" w:color="auto" w:fill="auto"/>
          </w:tcPr>
          <w:p w14:paraId="6C9E6AD1" w14:textId="77777777" w:rsidR="00062F92" w:rsidRPr="003541C3" w:rsidRDefault="00062F92" w:rsidP="009D717E">
            <w:pPr>
              <w:pStyle w:val="TAC"/>
              <w:rPr>
                <w:noProof/>
                <w:lang w:eastAsia="ko-KR"/>
              </w:rPr>
            </w:pPr>
            <w:r w:rsidRPr="003541C3">
              <w:rPr>
                <w:rFonts w:eastAsia="DengXian"/>
                <w:lang w:eastAsia="zh-CN"/>
              </w:rPr>
              <w:t>SL-PRS-RNTI</w:t>
            </w:r>
          </w:p>
        </w:tc>
        <w:tc>
          <w:tcPr>
            <w:tcW w:w="3862" w:type="dxa"/>
            <w:shd w:val="clear" w:color="auto" w:fill="auto"/>
          </w:tcPr>
          <w:p w14:paraId="1474C2BF" w14:textId="77777777" w:rsidR="00062F92" w:rsidRPr="003541C3" w:rsidRDefault="00062F92" w:rsidP="009D717E">
            <w:pPr>
              <w:pStyle w:val="TAL"/>
              <w:rPr>
                <w:lang w:eastAsia="ko-KR"/>
              </w:rPr>
            </w:pPr>
            <w:r w:rsidRPr="003541C3">
              <w:rPr>
                <w:rFonts w:eastAsia="DengXian"/>
                <w:lang w:eastAsia="zh-CN"/>
              </w:rPr>
              <w:t>Dynamically scheduled sidelink PRS transmission</w:t>
            </w:r>
          </w:p>
        </w:tc>
        <w:tc>
          <w:tcPr>
            <w:tcW w:w="1946" w:type="dxa"/>
            <w:shd w:val="clear" w:color="auto" w:fill="auto"/>
          </w:tcPr>
          <w:p w14:paraId="5E5FE5BD"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1FFD6106"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574AE94D" w14:textId="77777777" w:rsidTr="00062F92">
        <w:tc>
          <w:tcPr>
            <w:tcW w:w="1778" w:type="dxa"/>
            <w:shd w:val="clear" w:color="auto" w:fill="auto"/>
          </w:tcPr>
          <w:p w14:paraId="0337E73D" w14:textId="77777777" w:rsidR="00062F92" w:rsidRPr="003541C3" w:rsidRDefault="00062F92" w:rsidP="009D717E">
            <w:pPr>
              <w:pStyle w:val="TAC"/>
              <w:rPr>
                <w:noProof/>
                <w:lang w:eastAsia="ko-KR"/>
              </w:rPr>
            </w:pPr>
            <w:r w:rsidRPr="003541C3">
              <w:rPr>
                <w:rFonts w:eastAsia="DengXian"/>
                <w:lang w:eastAsia="zh-CN"/>
              </w:rPr>
              <w:t>SL-PRS-CS-RNTI</w:t>
            </w:r>
          </w:p>
        </w:tc>
        <w:tc>
          <w:tcPr>
            <w:tcW w:w="3862" w:type="dxa"/>
            <w:shd w:val="clear" w:color="auto" w:fill="auto"/>
          </w:tcPr>
          <w:p w14:paraId="12AEC8A2" w14:textId="77777777" w:rsidR="00062F92" w:rsidRPr="003541C3" w:rsidRDefault="00062F92" w:rsidP="009D717E">
            <w:pPr>
              <w:pStyle w:val="TAL"/>
              <w:rPr>
                <w:lang w:eastAsia="ko-KR"/>
              </w:rPr>
            </w:pPr>
            <w:r w:rsidRPr="003541C3">
              <w:rPr>
                <w:rFonts w:eastAsia="DengXian"/>
                <w:lang w:eastAsia="zh-CN"/>
              </w:rPr>
              <w:t>Configured scheduled sidelink PRS transmission (activation and reactivation)</w:t>
            </w:r>
          </w:p>
        </w:tc>
        <w:tc>
          <w:tcPr>
            <w:tcW w:w="1946" w:type="dxa"/>
            <w:shd w:val="clear" w:color="auto" w:fill="auto"/>
          </w:tcPr>
          <w:p w14:paraId="5653AE8B"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635BE41C"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2F085E13" w14:textId="77777777" w:rsidTr="00062F92">
        <w:tc>
          <w:tcPr>
            <w:tcW w:w="1778" w:type="dxa"/>
            <w:shd w:val="clear" w:color="auto" w:fill="auto"/>
          </w:tcPr>
          <w:p w14:paraId="6FE514B9" w14:textId="77777777" w:rsidR="00062F92" w:rsidRPr="003541C3" w:rsidRDefault="00062F92" w:rsidP="009D717E">
            <w:pPr>
              <w:pStyle w:val="TAC"/>
              <w:rPr>
                <w:noProof/>
                <w:lang w:eastAsia="ko-KR"/>
              </w:rPr>
            </w:pPr>
            <w:r w:rsidRPr="003541C3">
              <w:rPr>
                <w:rFonts w:eastAsia="DengXian"/>
                <w:lang w:eastAsia="zh-CN"/>
              </w:rPr>
              <w:t>SL-PRS-CS-RNTI</w:t>
            </w:r>
          </w:p>
        </w:tc>
        <w:tc>
          <w:tcPr>
            <w:tcW w:w="3862" w:type="dxa"/>
            <w:shd w:val="clear" w:color="auto" w:fill="auto"/>
          </w:tcPr>
          <w:p w14:paraId="4258F0AC" w14:textId="77777777" w:rsidR="00062F92" w:rsidRPr="003541C3" w:rsidRDefault="00062F92" w:rsidP="009D717E">
            <w:pPr>
              <w:pStyle w:val="TAL"/>
              <w:rPr>
                <w:lang w:eastAsia="ko-KR"/>
              </w:rPr>
            </w:pPr>
            <w:r w:rsidRPr="003541C3">
              <w:rPr>
                <w:rFonts w:eastAsia="DengXian"/>
                <w:lang w:eastAsia="zh-CN"/>
              </w:rPr>
              <w:t>Configured scheduled sidelink PRS transmission (deactivation)</w:t>
            </w:r>
          </w:p>
        </w:tc>
        <w:tc>
          <w:tcPr>
            <w:tcW w:w="1946" w:type="dxa"/>
            <w:shd w:val="clear" w:color="auto" w:fill="auto"/>
          </w:tcPr>
          <w:p w14:paraId="6915CCE0" w14:textId="77777777" w:rsidR="00062F92" w:rsidRPr="003541C3" w:rsidRDefault="00062F92" w:rsidP="009D717E">
            <w:pPr>
              <w:pStyle w:val="TAC"/>
              <w:rPr>
                <w:noProof/>
                <w:lang w:eastAsia="ko-KR"/>
              </w:rPr>
            </w:pPr>
            <w:r w:rsidRPr="003541C3">
              <w:rPr>
                <w:rFonts w:eastAsia="DengXian"/>
                <w:lang w:eastAsia="zh-CN"/>
              </w:rPr>
              <w:t>N/A</w:t>
            </w:r>
          </w:p>
        </w:tc>
        <w:tc>
          <w:tcPr>
            <w:tcW w:w="2043" w:type="dxa"/>
            <w:shd w:val="clear" w:color="auto" w:fill="auto"/>
          </w:tcPr>
          <w:p w14:paraId="046197C7" w14:textId="77777777" w:rsidR="00062F92" w:rsidRPr="003541C3" w:rsidRDefault="00062F92" w:rsidP="009D717E">
            <w:pPr>
              <w:pStyle w:val="TAC"/>
              <w:rPr>
                <w:noProof/>
                <w:lang w:eastAsia="ko-KR"/>
              </w:rPr>
            </w:pPr>
            <w:r w:rsidRPr="003541C3">
              <w:rPr>
                <w:rFonts w:eastAsia="DengXian"/>
                <w:lang w:eastAsia="zh-CN"/>
              </w:rPr>
              <w:t>N/A</w:t>
            </w:r>
          </w:p>
        </w:tc>
      </w:tr>
      <w:tr w:rsidR="00062F92" w:rsidRPr="003541C3" w14:paraId="77454004" w14:textId="77777777" w:rsidTr="00062F92">
        <w:tc>
          <w:tcPr>
            <w:tcW w:w="1778" w:type="dxa"/>
            <w:shd w:val="clear" w:color="auto" w:fill="auto"/>
          </w:tcPr>
          <w:p w14:paraId="6F0DBBE4" w14:textId="77777777" w:rsidR="00062F92" w:rsidRPr="003541C3" w:rsidRDefault="00062F92" w:rsidP="009D717E">
            <w:pPr>
              <w:pStyle w:val="TAC"/>
              <w:rPr>
                <w:lang w:eastAsia="zh-CN"/>
              </w:rPr>
            </w:pPr>
            <w:r w:rsidRPr="003541C3">
              <w:rPr>
                <w:lang w:eastAsia="zh-CN"/>
              </w:rPr>
              <w:t xml:space="preserve">SL </w:t>
            </w:r>
            <w:r w:rsidRPr="003541C3">
              <w:rPr>
                <w:lang w:eastAsia="ko-KR"/>
              </w:rPr>
              <w:t>Semi-Persistent Scheduling V-RNTI (NOTE 2)</w:t>
            </w:r>
          </w:p>
        </w:tc>
        <w:tc>
          <w:tcPr>
            <w:tcW w:w="3862" w:type="dxa"/>
            <w:shd w:val="clear" w:color="auto" w:fill="auto"/>
          </w:tcPr>
          <w:p w14:paraId="7CEE147B" w14:textId="77777777" w:rsidR="00062F92" w:rsidRPr="003541C3" w:rsidRDefault="00062F92" w:rsidP="009D717E">
            <w:pPr>
              <w:pStyle w:val="TAL"/>
              <w:rPr>
                <w:noProof/>
                <w:lang w:eastAsia="ko-KR"/>
              </w:rPr>
            </w:pPr>
            <w:r w:rsidRPr="003541C3">
              <w:rPr>
                <w:noProof/>
                <w:lang w:eastAsia="ko-KR"/>
              </w:rPr>
              <w:t>Semi-Persistently scheduled sidelink transmission for V2X sidelink communication</w:t>
            </w:r>
          </w:p>
          <w:p w14:paraId="5494C039" w14:textId="77777777" w:rsidR="00062F92" w:rsidRPr="003541C3" w:rsidRDefault="00062F92" w:rsidP="009D717E">
            <w:pPr>
              <w:pStyle w:val="TAL"/>
              <w:rPr>
                <w:lang w:eastAsia="zh-CN"/>
              </w:rPr>
            </w:pPr>
            <w:r w:rsidRPr="003541C3">
              <w:rPr>
                <w:noProof/>
                <w:lang w:eastAsia="ko-KR"/>
              </w:rPr>
              <w:t>(activation, reactivation and retransmission)</w:t>
            </w:r>
          </w:p>
        </w:tc>
        <w:tc>
          <w:tcPr>
            <w:tcW w:w="1946" w:type="dxa"/>
            <w:shd w:val="clear" w:color="auto" w:fill="auto"/>
          </w:tcPr>
          <w:p w14:paraId="699F2930" w14:textId="77777777" w:rsidR="00062F92" w:rsidRPr="003541C3" w:rsidRDefault="00062F92" w:rsidP="009D717E">
            <w:pPr>
              <w:pStyle w:val="TAC"/>
              <w:rPr>
                <w:noProof/>
                <w:lang w:eastAsia="ko-KR"/>
              </w:rPr>
            </w:pPr>
            <w:r w:rsidRPr="003541C3">
              <w:rPr>
                <w:noProof/>
                <w:lang w:eastAsia="ko-KR"/>
              </w:rPr>
              <w:t>SL-SCH</w:t>
            </w:r>
          </w:p>
        </w:tc>
        <w:tc>
          <w:tcPr>
            <w:tcW w:w="2043" w:type="dxa"/>
            <w:shd w:val="clear" w:color="auto" w:fill="auto"/>
          </w:tcPr>
          <w:p w14:paraId="19FC1884" w14:textId="77777777" w:rsidR="00062F92" w:rsidRPr="003541C3" w:rsidRDefault="00062F92" w:rsidP="009D717E">
            <w:pPr>
              <w:pStyle w:val="TAC"/>
              <w:rPr>
                <w:noProof/>
                <w:lang w:eastAsia="ko-KR"/>
              </w:rPr>
            </w:pPr>
            <w:r w:rsidRPr="003541C3">
              <w:rPr>
                <w:noProof/>
                <w:lang w:eastAsia="ko-KR"/>
              </w:rPr>
              <w:t>STCH</w:t>
            </w:r>
          </w:p>
        </w:tc>
      </w:tr>
      <w:tr w:rsidR="00062F92" w:rsidRPr="003541C3" w14:paraId="030C3C68" w14:textId="77777777" w:rsidTr="00062F92">
        <w:tc>
          <w:tcPr>
            <w:tcW w:w="1778" w:type="dxa"/>
            <w:shd w:val="clear" w:color="auto" w:fill="auto"/>
          </w:tcPr>
          <w:p w14:paraId="36B5BEE8" w14:textId="77777777" w:rsidR="00062F92" w:rsidRPr="003541C3" w:rsidRDefault="00062F92" w:rsidP="009D717E">
            <w:pPr>
              <w:pStyle w:val="TAC"/>
              <w:rPr>
                <w:lang w:eastAsia="ko-KR"/>
              </w:rPr>
            </w:pPr>
            <w:r w:rsidRPr="003541C3">
              <w:rPr>
                <w:lang w:eastAsia="zh-CN"/>
              </w:rPr>
              <w:t xml:space="preserve">SL </w:t>
            </w:r>
            <w:r w:rsidRPr="003541C3">
              <w:rPr>
                <w:lang w:eastAsia="ko-KR"/>
              </w:rPr>
              <w:t>Semi-Persistent Scheduling V-RNTI</w:t>
            </w:r>
          </w:p>
          <w:p w14:paraId="7569A1DF" w14:textId="77777777" w:rsidR="00062F92" w:rsidRPr="003541C3" w:rsidRDefault="00062F92" w:rsidP="009D717E">
            <w:pPr>
              <w:pStyle w:val="TAC"/>
              <w:rPr>
                <w:lang w:eastAsia="zh-CN"/>
              </w:rPr>
            </w:pPr>
            <w:r w:rsidRPr="003541C3">
              <w:rPr>
                <w:lang w:eastAsia="ko-KR"/>
              </w:rPr>
              <w:t>(NOTE 2)</w:t>
            </w:r>
          </w:p>
        </w:tc>
        <w:tc>
          <w:tcPr>
            <w:tcW w:w="3862" w:type="dxa"/>
            <w:shd w:val="clear" w:color="auto" w:fill="auto"/>
          </w:tcPr>
          <w:p w14:paraId="7073CED0" w14:textId="77777777" w:rsidR="00062F92" w:rsidRPr="003541C3" w:rsidRDefault="00062F92" w:rsidP="009D717E">
            <w:pPr>
              <w:pStyle w:val="TAL"/>
              <w:rPr>
                <w:noProof/>
                <w:lang w:eastAsia="ko-KR"/>
              </w:rPr>
            </w:pPr>
            <w:r w:rsidRPr="003541C3">
              <w:rPr>
                <w:noProof/>
                <w:lang w:eastAsia="ko-KR"/>
              </w:rPr>
              <w:t>Semi-Persistently scheduled sidelink transmission for V2X sidelink communication</w:t>
            </w:r>
          </w:p>
          <w:p w14:paraId="25D1E37F" w14:textId="77777777" w:rsidR="00062F92" w:rsidRPr="003541C3" w:rsidRDefault="00062F92" w:rsidP="009D717E">
            <w:pPr>
              <w:pStyle w:val="TAL"/>
              <w:rPr>
                <w:lang w:eastAsia="zh-CN"/>
              </w:rPr>
            </w:pPr>
            <w:r w:rsidRPr="003541C3">
              <w:rPr>
                <w:noProof/>
                <w:lang w:eastAsia="ko-KR"/>
              </w:rPr>
              <w:t>(deactivation)</w:t>
            </w:r>
          </w:p>
        </w:tc>
        <w:tc>
          <w:tcPr>
            <w:tcW w:w="1946" w:type="dxa"/>
            <w:shd w:val="clear" w:color="auto" w:fill="auto"/>
          </w:tcPr>
          <w:p w14:paraId="00114234"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312567CF" w14:textId="77777777" w:rsidR="00062F92" w:rsidRPr="003541C3" w:rsidRDefault="00062F92" w:rsidP="009D717E">
            <w:pPr>
              <w:pStyle w:val="TAC"/>
              <w:rPr>
                <w:noProof/>
                <w:lang w:eastAsia="ko-KR"/>
              </w:rPr>
            </w:pPr>
            <w:r w:rsidRPr="003541C3">
              <w:rPr>
                <w:noProof/>
                <w:lang w:eastAsia="ko-KR"/>
              </w:rPr>
              <w:t>N/A</w:t>
            </w:r>
          </w:p>
        </w:tc>
      </w:tr>
      <w:tr w:rsidR="00062F92" w:rsidRPr="003541C3" w14:paraId="01347FB3" w14:textId="77777777" w:rsidTr="00062F92">
        <w:tc>
          <w:tcPr>
            <w:tcW w:w="1778" w:type="dxa"/>
            <w:shd w:val="clear" w:color="auto" w:fill="auto"/>
          </w:tcPr>
          <w:p w14:paraId="0776187C" w14:textId="77777777" w:rsidR="00062F92" w:rsidRPr="003541C3" w:rsidRDefault="00062F92" w:rsidP="009D717E">
            <w:pPr>
              <w:pStyle w:val="TAC"/>
              <w:rPr>
                <w:lang w:eastAsia="zh-CN"/>
              </w:rPr>
            </w:pPr>
            <w:r w:rsidRPr="003541C3">
              <w:rPr>
                <w:lang w:eastAsia="zh-CN"/>
              </w:rPr>
              <w:t>AI-RNTI</w:t>
            </w:r>
          </w:p>
        </w:tc>
        <w:tc>
          <w:tcPr>
            <w:tcW w:w="3862" w:type="dxa"/>
            <w:shd w:val="clear" w:color="auto" w:fill="auto"/>
          </w:tcPr>
          <w:p w14:paraId="5895F117" w14:textId="77777777" w:rsidR="00062F92" w:rsidRPr="003541C3" w:rsidRDefault="00062F92" w:rsidP="009D717E">
            <w:pPr>
              <w:pStyle w:val="TAL"/>
              <w:rPr>
                <w:noProof/>
                <w:lang w:eastAsia="ko-KR"/>
              </w:rPr>
            </w:pPr>
            <w:r w:rsidRPr="003541C3">
              <w:rPr>
                <w:noProof/>
                <w:lang w:eastAsia="ko-KR"/>
              </w:rPr>
              <w:t>Availability indication on the given cell</w:t>
            </w:r>
          </w:p>
        </w:tc>
        <w:tc>
          <w:tcPr>
            <w:tcW w:w="1946" w:type="dxa"/>
            <w:shd w:val="clear" w:color="auto" w:fill="auto"/>
          </w:tcPr>
          <w:p w14:paraId="0B4ED7FD" w14:textId="77777777" w:rsidR="00062F92" w:rsidRPr="003541C3" w:rsidRDefault="00062F92" w:rsidP="009D717E">
            <w:pPr>
              <w:pStyle w:val="TAC"/>
              <w:rPr>
                <w:noProof/>
                <w:lang w:eastAsia="ko-KR"/>
              </w:rPr>
            </w:pPr>
            <w:r w:rsidRPr="003541C3">
              <w:rPr>
                <w:noProof/>
                <w:lang w:eastAsia="ko-KR"/>
              </w:rPr>
              <w:t>N/A</w:t>
            </w:r>
          </w:p>
        </w:tc>
        <w:tc>
          <w:tcPr>
            <w:tcW w:w="2043" w:type="dxa"/>
            <w:shd w:val="clear" w:color="auto" w:fill="auto"/>
          </w:tcPr>
          <w:p w14:paraId="6AC0CAE4" w14:textId="77777777" w:rsidR="00062F92" w:rsidRPr="003541C3" w:rsidRDefault="00062F92" w:rsidP="009D717E">
            <w:pPr>
              <w:pStyle w:val="TAC"/>
              <w:rPr>
                <w:noProof/>
                <w:lang w:eastAsia="ko-KR"/>
              </w:rPr>
            </w:pPr>
            <w:r w:rsidRPr="003541C3">
              <w:rPr>
                <w:noProof/>
                <w:lang w:eastAsia="ko-KR"/>
              </w:rPr>
              <w:t>N/A</w:t>
            </w:r>
          </w:p>
        </w:tc>
      </w:tr>
      <w:tr w:rsidR="00062F92" w:rsidRPr="003541C3" w14:paraId="06FF2957" w14:textId="77777777" w:rsidTr="00062F92">
        <w:tc>
          <w:tcPr>
            <w:tcW w:w="1778" w:type="dxa"/>
            <w:shd w:val="clear" w:color="auto" w:fill="auto"/>
          </w:tcPr>
          <w:p w14:paraId="56139499" w14:textId="77777777" w:rsidR="00062F92" w:rsidRPr="003541C3" w:rsidRDefault="00062F92" w:rsidP="009D717E">
            <w:pPr>
              <w:pStyle w:val="TAC"/>
              <w:rPr>
                <w:lang w:eastAsia="zh-CN"/>
              </w:rPr>
            </w:pPr>
            <w:r w:rsidRPr="003541C3">
              <w:rPr>
                <w:lang w:eastAsia="zh-CN"/>
              </w:rPr>
              <w:t>G-RNTI</w:t>
            </w:r>
          </w:p>
        </w:tc>
        <w:tc>
          <w:tcPr>
            <w:tcW w:w="3862" w:type="dxa"/>
            <w:shd w:val="clear" w:color="auto" w:fill="auto"/>
          </w:tcPr>
          <w:p w14:paraId="48388F9E" w14:textId="77777777" w:rsidR="00062F92" w:rsidRPr="003541C3" w:rsidRDefault="00062F92" w:rsidP="009D717E">
            <w:pPr>
              <w:pStyle w:val="TAL"/>
              <w:rPr>
                <w:noProof/>
                <w:lang w:eastAsia="ko-KR"/>
              </w:rPr>
            </w:pPr>
            <w:r w:rsidRPr="003541C3">
              <w:rPr>
                <w:lang w:eastAsia="ko-KR"/>
              </w:rPr>
              <w:t>Dynamically scheduled MBS PTM transmission</w:t>
            </w:r>
          </w:p>
        </w:tc>
        <w:tc>
          <w:tcPr>
            <w:tcW w:w="1946" w:type="dxa"/>
            <w:shd w:val="clear" w:color="auto" w:fill="auto"/>
          </w:tcPr>
          <w:p w14:paraId="3CEA8421"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0BDBB6C4" w14:textId="77777777" w:rsidR="00062F92" w:rsidRPr="003541C3" w:rsidRDefault="00062F92" w:rsidP="009D717E">
            <w:pPr>
              <w:pStyle w:val="TAC"/>
              <w:rPr>
                <w:noProof/>
                <w:lang w:eastAsia="ko-KR"/>
              </w:rPr>
            </w:pPr>
            <w:r w:rsidRPr="003541C3">
              <w:rPr>
                <w:lang w:eastAsia="zh-CN"/>
              </w:rPr>
              <w:t>MTCH</w:t>
            </w:r>
          </w:p>
        </w:tc>
      </w:tr>
      <w:tr w:rsidR="00062F92" w:rsidRPr="003541C3" w14:paraId="4C7A3142" w14:textId="77777777" w:rsidTr="00062F92">
        <w:tc>
          <w:tcPr>
            <w:tcW w:w="1778" w:type="dxa"/>
            <w:shd w:val="clear" w:color="auto" w:fill="auto"/>
          </w:tcPr>
          <w:p w14:paraId="05E1A190" w14:textId="77777777" w:rsidR="00062F92" w:rsidRPr="003541C3" w:rsidRDefault="00062F92" w:rsidP="009D717E">
            <w:pPr>
              <w:pStyle w:val="TAC"/>
              <w:rPr>
                <w:lang w:eastAsia="zh-CN"/>
              </w:rPr>
            </w:pPr>
            <w:r w:rsidRPr="003541C3">
              <w:rPr>
                <w:lang w:eastAsia="zh-CN"/>
              </w:rPr>
              <w:t>MCCH-RNTI</w:t>
            </w:r>
          </w:p>
        </w:tc>
        <w:tc>
          <w:tcPr>
            <w:tcW w:w="3862" w:type="dxa"/>
            <w:shd w:val="clear" w:color="auto" w:fill="auto"/>
          </w:tcPr>
          <w:p w14:paraId="3BFFB235" w14:textId="0B47225F" w:rsidR="00062F92" w:rsidRPr="000632D8" w:rsidRDefault="00062F92" w:rsidP="009D717E">
            <w:pPr>
              <w:pStyle w:val="TAL"/>
              <w:rPr>
                <w:noProof/>
                <w:lang w:val="en-US" w:eastAsia="zh-CN"/>
                <w:rPrChange w:id="29" w:author="Apple - At RAN2#125" w:date="2024-02-28T06:58:00Z">
                  <w:rPr>
                    <w:noProof/>
                    <w:lang w:eastAsia="zh-CN"/>
                  </w:rPr>
                </w:rPrChange>
              </w:rPr>
            </w:pPr>
            <w:r w:rsidRPr="003541C3">
              <w:rPr>
                <w:lang w:eastAsia="ko-KR"/>
              </w:rPr>
              <w:t>Dynamically scheduled MCCH signalling and MCCH change notification</w:t>
            </w:r>
            <w:ins w:id="30" w:author="Apple - Fangli" w:date="2024-02-29T12:05:00Z">
              <w:r w:rsidR="00E63641">
                <w:rPr>
                  <w:rFonts w:hint="eastAsia"/>
                  <w:lang w:eastAsia="zh-CN"/>
                </w:rPr>
                <w:t xml:space="preserve"> </w:t>
              </w:r>
              <w:r w:rsidR="00E63641">
                <w:rPr>
                  <w:lang w:eastAsia="ko-KR"/>
                </w:rPr>
                <w:t>for MBS broadcast</w:t>
              </w:r>
            </w:ins>
          </w:p>
        </w:tc>
        <w:tc>
          <w:tcPr>
            <w:tcW w:w="1946" w:type="dxa"/>
            <w:shd w:val="clear" w:color="auto" w:fill="auto"/>
          </w:tcPr>
          <w:p w14:paraId="5B646B20" w14:textId="77777777" w:rsidR="00062F92" w:rsidRPr="003541C3" w:rsidRDefault="00062F92" w:rsidP="009D717E">
            <w:pPr>
              <w:pStyle w:val="TAC"/>
              <w:rPr>
                <w:noProof/>
                <w:lang w:eastAsia="ko-KR"/>
              </w:rPr>
            </w:pPr>
            <w:r w:rsidRPr="003541C3">
              <w:rPr>
                <w:lang w:eastAsia="ko-KR"/>
              </w:rPr>
              <w:t>DL-SCH</w:t>
            </w:r>
          </w:p>
        </w:tc>
        <w:tc>
          <w:tcPr>
            <w:tcW w:w="2043" w:type="dxa"/>
            <w:shd w:val="clear" w:color="auto" w:fill="auto"/>
          </w:tcPr>
          <w:p w14:paraId="366E9C98" w14:textId="77777777" w:rsidR="00062F92" w:rsidRPr="003541C3" w:rsidRDefault="00062F92" w:rsidP="009D717E">
            <w:pPr>
              <w:pStyle w:val="TAC"/>
              <w:rPr>
                <w:noProof/>
                <w:lang w:eastAsia="ko-KR"/>
              </w:rPr>
            </w:pPr>
            <w:r w:rsidRPr="003541C3">
              <w:rPr>
                <w:lang w:eastAsia="zh-CN"/>
              </w:rPr>
              <w:t>MCCH</w:t>
            </w:r>
          </w:p>
        </w:tc>
      </w:tr>
      <w:tr w:rsidR="00062F92" w:rsidRPr="003541C3" w14:paraId="3E2B599A" w14:textId="77777777" w:rsidTr="00062F92">
        <w:tc>
          <w:tcPr>
            <w:tcW w:w="1778" w:type="dxa"/>
            <w:shd w:val="clear" w:color="auto" w:fill="auto"/>
          </w:tcPr>
          <w:p w14:paraId="06C09A1B" w14:textId="77777777" w:rsidR="00062F92" w:rsidRPr="003541C3" w:rsidRDefault="00062F92" w:rsidP="009D717E">
            <w:pPr>
              <w:pStyle w:val="TAC"/>
              <w:rPr>
                <w:lang w:eastAsia="zh-CN"/>
              </w:rPr>
            </w:pPr>
            <w:r w:rsidRPr="003541C3">
              <w:rPr>
                <w:noProof/>
                <w:lang w:eastAsia="ko-KR"/>
              </w:rPr>
              <w:lastRenderedPageBreak/>
              <w:t>PEI-RNTI</w:t>
            </w:r>
          </w:p>
        </w:tc>
        <w:tc>
          <w:tcPr>
            <w:tcW w:w="3862" w:type="dxa"/>
            <w:shd w:val="clear" w:color="auto" w:fill="auto"/>
          </w:tcPr>
          <w:p w14:paraId="25E4AB38" w14:textId="77777777" w:rsidR="00062F92" w:rsidRPr="003541C3" w:rsidRDefault="00062F92" w:rsidP="009D717E">
            <w:pPr>
              <w:pStyle w:val="TAL"/>
              <w:rPr>
                <w:lang w:eastAsia="ko-KR"/>
              </w:rPr>
            </w:pPr>
            <w:r w:rsidRPr="003541C3">
              <w:rPr>
                <w:noProof/>
                <w:lang w:eastAsia="ko-KR"/>
              </w:rPr>
              <w:t>Paging Early Indication</w:t>
            </w:r>
          </w:p>
        </w:tc>
        <w:tc>
          <w:tcPr>
            <w:tcW w:w="1946" w:type="dxa"/>
            <w:shd w:val="clear" w:color="auto" w:fill="auto"/>
          </w:tcPr>
          <w:p w14:paraId="508939AB" w14:textId="77777777" w:rsidR="00062F92" w:rsidRPr="003541C3" w:rsidRDefault="00062F92" w:rsidP="009D717E">
            <w:pPr>
              <w:pStyle w:val="TAC"/>
              <w:rPr>
                <w:lang w:eastAsia="ko-KR"/>
              </w:rPr>
            </w:pPr>
            <w:r w:rsidRPr="003541C3">
              <w:rPr>
                <w:noProof/>
                <w:lang w:eastAsia="ko-KR"/>
              </w:rPr>
              <w:t>N/A</w:t>
            </w:r>
          </w:p>
        </w:tc>
        <w:tc>
          <w:tcPr>
            <w:tcW w:w="2043" w:type="dxa"/>
            <w:shd w:val="clear" w:color="auto" w:fill="auto"/>
          </w:tcPr>
          <w:p w14:paraId="3B76230C" w14:textId="77777777" w:rsidR="00062F92" w:rsidRPr="003541C3" w:rsidRDefault="00062F92" w:rsidP="009D717E">
            <w:pPr>
              <w:pStyle w:val="TAC"/>
              <w:rPr>
                <w:lang w:eastAsia="zh-CN"/>
              </w:rPr>
            </w:pPr>
            <w:r w:rsidRPr="003541C3">
              <w:rPr>
                <w:noProof/>
                <w:lang w:eastAsia="ko-KR"/>
              </w:rPr>
              <w:t>N/A</w:t>
            </w:r>
          </w:p>
        </w:tc>
      </w:tr>
      <w:tr w:rsidR="00062F92" w:rsidRPr="003541C3" w14:paraId="5AE971E5" w14:textId="77777777" w:rsidTr="00062F92">
        <w:trPr>
          <w:ins w:id="31" w:author="Apple - Fangli" w:date="2024-02-16T12:18:00Z"/>
        </w:trPr>
        <w:tc>
          <w:tcPr>
            <w:tcW w:w="1778" w:type="dxa"/>
            <w:shd w:val="clear" w:color="auto" w:fill="auto"/>
          </w:tcPr>
          <w:p w14:paraId="770CB66F" w14:textId="77777777" w:rsidR="00062F92" w:rsidRPr="003541C3" w:rsidRDefault="00062F92" w:rsidP="009D717E">
            <w:pPr>
              <w:pStyle w:val="TAC"/>
              <w:rPr>
                <w:ins w:id="32" w:author="Apple - Fangli" w:date="2024-02-16T12:18:00Z"/>
                <w:noProof/>
                <w:lang w:eastAsia="ko-KR"/>
              </w:rPr>
            </w:pPr>
            <w:ins w:id="33" w:author="Apple - Fangli" w:date="2024-02-16T12:18:00Z">
              <w:r w:rsidRPr="003541C3">
                <w:t>Multicast MCCH-RNTI</w:t>
              </w:r>
            </w:ins>
          </w:p>
        </w:tc>
        <w:tc>
          <w:tcPr>
            <w:tcW w:w="3862" w:type="dxa"/>
            <w:shd w:val="clear" w:color="auto" w:fill="auto"/>
          </w:tcPr>
          <w:p w14:paraId="3DBFAF71" w14:textId="364C3C27" w:rsidR="00062F92" w:rsidRPr="003B1046" w:rsidRDefault="00062F92" w:rsidP="009D717E">
            <w:pPr>
              <w:pStyle w:val="TAL"/>
              <w:rPr>
                <w:ins w:id="34" w:author="Apple - Fangli" w:date="2024-02-16T12:18:00Z"/>
                <w:noProof/>
                <w:lang w:val="en-US" w:eastAsia="ko-KR"/>
                <w:rPrChange w:id="35" w:author="Apple - At RAN2#125" w:date="2024-02-28T06:59:00Z">
                  <w:rPr>
                    <w:ins w:id="36" w:author="Apple - Fangli" w:date="2024-02-16T12:18:00Z"/>
                    <w:noProof/>
                    <w:lang w:eastAsia="ko-KR"/>
                  </w:rPr>
                </w:rPrChange>
              </w:rPr>
            </w:pPr>
            <w:ins w:id="37" w:author="Apple - Fangli" w:date="2024-02-16T12:18:00Z">
              <w:r w:rsidRPr="003541C3">
                <w:rPr>
                  <w:lang w:eastAsia="ko-KR"/>
                </w:rPr>
                <w:t>Dynamically scheduled MCCH signalling and MCCH change notification</w:t>
              </w:r>
              <w:r>
                <w:rPr>
                  <w:lang w:eastAsia="ko-KR"/>
                </w:rPr>
                <w:t xml:space="preserve"> for MBS multicast</w:t>
              </w:r>
            </w:ins>
            <w:ins w:id="38" w:author="Apple - At RAN2#125" w:date="2024-02-28T08:40:00Z">
              <w:r w:rsidR="003D06F1">
                <w:rPr>
                  <w:lang w:eastAsia="ko-KR"/>
                </w:rPr>
                <w:t xml:space="preserve"> </w:t>
              </w:r>
            </w:ins>
            <w:ins w:id="39" w:author="Apple - Fangli" w:date="2024-02-29T12:06:00Z">
              <w:r w:rsidR="00620395">
                <w:rPr>
                  <w:lang w:val="en-US" w:eastAsia="ko-KR"/>
                </w:rPr>
                <w:t>in  RRC_INACTIVE</w:t>
              </w:r>
            </w:ins>
          </w:p>
        </w:tc>
        <w:tc>
          <w:tcPr>
            <w:tcW w:w="1946" w:type="dxa"/>
            <w:shd w:val="clear" w:color="auto" w:fill="auto"/>
          </w:tcPr>
          <w:p w14:paraId="7DBA6A46" w14:textId="77777777" w:rsidR="00062F92" w:rsidRPr="003541C3" w:rsidRDefault="00062F92" w:rsidP="009D717E">
            <w:pPr>
              <w:pStyle w:val="TAC"/>
              <w:rPr>
                <w:ins w:id="40" w:author="Apple - Fangli" w:date="2024-02-16T12:18:00Z"/>
                <w:noProof/>
                <w:lang w:eastAsia="ko-KR"/>
              </w:rPr>
            </w:pPr>
            <w:ins w:id="41" w:author="Apple - Fangli" w:date="2024-02-16T12:18:00Z">
              <w:r w:rsidRPr="003541C3">
                <w:rPr>
                  <w:lang w:eastAsia="ko-KR"/>
                </w:rPr>
                <w:t>DL-SCH</w:t>
              </w:r>
            </w:ins>
          </w:p>
        </w:tc>
        <w:tc>
          <w:tcPr>
            <w:tcW w:w="2043" w:type="dxa"/>
            <w:shd w:val="clear" w:color="auto" w:fill="auto"/>
          </w:tcPr>
          <w:p w14:paraId="738BF2AB" w14:textId="77777777" w:rsidR="00062F92" w:rsidRPr="003541C3" w:rsidRDefault="00062F92" w:rsidP="009D717E">
            <w:pPr>
              <w:pStyle w:val="TAC"/>
              <w:rPr>
                <w:ins w:id="42" w:author="Apple - Fangli" w:date="2024-02-16T12:18:00Z"/>
                <w:noProof/>
                <w:lang w:eastAsia="ko-KR"/>
              </w:rPr>
            </w:pPr>
            <w:ins w:id="43" w:author="Apple - Fangli" w:date="2024-02-16T12:18:00Z">
              <w:r w:rsidRPr="003541C3">
                <w:rPr>
                  <w:lang w:eastAsia="zh-CN"/>
                </w:rPr>
                <w:t>MCCH</w:t>
              </w:r>
            </w:ins>
          </w:p>
        </w:tc>
      </w:tr>
      <w:tr w:rsidR="00062F92" w:rsidRPr="003541C3" w14:paraId="40251185" w14:textId="77777777" w:rsidTr="00062F92">
        <w:tc>
          <w:tcPr>
            <w:tcW w:w="9629" w:type="dxa"/>
            <w:gridSpan w:val="4"/>
            <w:shd w:val="clear" w:color="auto" w:fill="auto"/>
          </w:tcPr>
          <w:p w14:paraId="75638ACF" w14:textId="77777777" w:rsidR="00062F92" w:rsidRPr="003541C3" w:rsidRDefault="00062F92" w:rsidP="009D717E">
            <w:pPr>
              <w:pStyle w:val="TAN"/>
              <w:rPr>
                <w:lang w:eastAsia="ko-KR"/>
              </w:rPr>
            </w:pPr>
            <w:r w:rsidRPr="003541C3">
              <w:rPr>
                <w:lang w:eastAsia="ko-KR"/>
              </w:rPr>
              <w:t>NOTE 1:</w:t>
            </w:r>
            <w:r w:rsidRPr="003541C3">
              <w:rPr>
                <w:lang w:eastAsia="ko-KR"/>
              </w:rPr>
              <w:tab/>
              <w:t>The usage of MCS-C-RNTI is equivalent to that of C-RNTI in MAC procedures (except for the C-RNTI MAC CE).</w:t>
            </w:r>
          </w:p>
          <w:p w14:paraId="06D1235C" w14:textId="77777777" w:rsidR="00062F92" w:rsidRPr="003B1046" w:rsidRDefault="00062F92" w:rsidP="009D717E">
            <w:pPr>
              <w:pStyle w:val="TAN"/>
              <w:rPr>
                <w:rFonts w:eastAsia="Yu Mincho" w:cs="Arial"/>
                <w:lang w:val="en-US" w:eastAsia="ko-KR"/>
                <w:rPrChange w:id="44" w:author="Apple - At RAN2#125" w:date="2024-02-28T06:59:00Z">
                  <w:rPr>
                    <w:rFonts w:eastAsia="Yu Mincho" w:cs="Arial"/>
                    <w:lang w:eastAsia="ko-KR"/>
                  </w:rPr>
                </w:rPrChange>
              </w:rPr>
            </w:pPr>
            <w:r w:rsidRPr="003541C3">
              <w:rPr>
                <w:rFonts w:eastAsiaTheme="minorEastAsia"/>
                <w:lang w:eastAsia="ko-KR"/>
              </w:rPr>
              <w:t>NOTE 2:</w:t>
            </w:r>
            <w:r w:rsidRPr="003541C3">
              <w:rPr>
                <w:lang w:eastAsia="ko-KR"/>
              </w:rPr>
              <w:tab/>
            </w:r>
            <w:r w:rsidRPr="003541C3">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20463327" w14:textId="77777777" w:rsidR="00062F92" w:rsidRPr="003541C3" w:rsidRDefault="00062F92" w:rsidP="009D717E">
            <w:pPr>
              <w:pStyle w:val="TAN"/>
              <w:rPr>
                <w:noProof/>
                <w:lang w:eastAsia="ko-KR"/>
              </w:rPr>
            </w:pPr>
            <w:r w:rsidRPr="003541C3">
              <w:rPr>
                <w:rFonts w:cs="Arial"/>
                <w:noProof/>
                <w:lang w:eastAsia="zh-CN"/>
              </w:rPr>
              <w:t>NOTE 3:</w:t>
            </w:r>
            <w:r w:rsidRPr="003541C3">
              <w:rPr>
                <w:rFonts w:cs="Arial"/>
                <w:lang w:eastAsia="ko-KR"/>
              </w:rPr>
              <w:tab/>
              <w:t>The usage of CG-SDT-CS-RNTI is equivalent to that of CS-RNTI when there is an CG-SDT procedure ongoing.</w:t>
            </w:r>
          </w:p>
        </w:tc>
      </w:tr>
    </w:tbl>
    <w:p w14:paraId="3270E9E1" w14:textId="77777777" w:rsidR="00062F92" w:rsidRDefault="00062F92">
      <w:pPr>
        <w:rPr>
          <w:noProof/>
        </w:rPr>
      </w:pPr>
    </w:p>
    <w:sectPr w:rsidR="00062F92" w:rsidSect="007E37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3A8ED" w14:textId="77777777" w:rsidR="007E37E5" w:rsidRDefault="007E37E5">
      <w:r>
        <w:separator/>
      </w:r>
    </w:p>
  </w:endnote>
  <w:endnote w:type="continuationSeparator" w:id="0">
    <w:p w14:paraId="08D2CDD6" w14:textId="77777777" w:rsidR="007E37E5" w:rsidRDefault="007E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6C30" w14:textId="77777777" w:rsidR="007E37E5" w:rsidRDefault="007E37E5">
      <w:r>
        <w:separator/>
      </w:r>
    </w:p>
  </w:footnote>
  <w:footnote w:type="continuationSeparator" w:id="0">
    <w:p w14:paraId="223348B0" w14:textId="77777777" w:rsidR="007E37E5" w:rsidRDefault="007E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2E2D75"/>
    <w:multiLevelType w:val="singleLevel"/>
    <w:tmpl w:val="AF2E2D75"/>
    <w:lvl w:ilvl="0">
      <w:start w:val="1"/>
      <w:numFmt w:val="decimal"/>
      <w:lvlText w:val="%1."/>
      <w:lvlJc w:val="left"/>
      <w:pPr>
        <w:ind w:left="425" w:hanging="425"/>
      </w:pPr>
      <w:rPr>
        <w:rFonts w:hint="default"/>
      </w:rPr>
    </w:lvl>
  </w:abstractNum>
  <w:abstractNum w:abstractNumId="1" w15:restartNumberingAfterBreak="0">
    <w:nsid w:val="DAE0973B"/>
    <w:multiLevelType w:val="singleLevel"/>
    <w:tmpl w:val="DAE0973B"/>
    <w:lvl w:ilvl="0">
      <w:start w:val="1"/>
      <w:numFmt w:val="decimal"/>
      <w:lvlText w:val="%1."/>
      <w:lvlJc w:val="left"/>
      <w:pPr>
        <w:ind w:left="425" w:hanging="425"/>
      </w:pPr>
      <w:rPr>
        <w:rFonts w:hint="default"/>
      </w:rPr>
    </w:lvl>
  </w:abstractNum>
  <w:abstractNum w:abstractNumId="2"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2141874429">
    <w:abstractNumId w:val="2"/>
  </w:num>
  <w:num w:numId="2" w16cid:durableId="56756436">
    <w:abstractNumId w:val="1"/>
  </w:num>
  <w:num w:numId="3" w16cid:durableId="67656445">
    <w:abstractNumId w:val="0"/>
  </w:num>
  <w:num w:numId="4" w16cid:durableId="7275359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rson w15:author="Apple - At RAN2#125">
    <w15:presenceInfo w15:providerId="None" w15:userId="Apple - At 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7B6"/>
    <w:rsid w:val="00022BF2"/>
    <w:rsid w:val="00022E4A"/>
    <w:rsid w:val="00023C93"/>
    <w:rsid w:val="000575E4"/>
    <w:rsid w:val="0006128B"/>
    <w:rsid w:val="00062F92"/>
    <w:rsid w:val="000632D8"/>
    <w:rsid w:val="000904CE"/>
    <w:rsid w:val="00090CA6"/>
    <w:rsid w:val="00091933"/>
    <w:rsid w:val="00093EB9"/>
    <w:rsid w:val="0009623C"/>
    <w:rsid w:val="000A6394"/>
    <w:rsid w:val="000B4343"/>
    <w:rsid w:val="000B7FED"/>
    <w:rsid w:val="000C038A"/>
    <w:rsid w:val="000C6598"/>
    <w:rsid w:val="000D44B3"/>
    <w:rsid w:val="000E118A"/>
    <w:rsid w:val="000F082A"/>
    <w:rsid w:val="001056BE"/>
    <w:rsid w:val="00145D43"/>
    <w:rsid w:val="00153E47"/>
    <w:rsid w:val="0015559D"/>
    <w:rsid w:val="00167770"/>
    <w:rsid w:val="001728A7"/>
    <w:rsid w:val="00174215"/>
    <w:rsid w:val="001804FD"/>
    <w:rsid w:val="00183887"/>
    <w:rsid w:val="0019063D"/>
    <w:rsid w:val="00192C46"/>
    <w:rsid w:val="0019409D"/>
    <w:rsid w:val="00197564"/>
    <w:rsid w:val="00197C7B"/>
    <w:rsid w:val="001A08B3"/>
    <w:rsid w:val="001A44D1"/>
    <w:rsid w:val="001A5620"/>
    <w:rsid w:val="001A5D5E"/>
    <w:rsid w:val="001A6B88"/>
    <w:rsid w:val="001A7B60"/>
    <w:rsid w:val="001A7BB1"/>
    <w:rsid w:val="001B52F0"/>
    <w:rsid w:val="001B7A65"/>
    <w:rsid w:val="001E41F3"/>
    <w:rsid w:val="001E7FCB"/>
    <w:rsid w:val="001F014A"/>
    <w:rsid w:val="001F30FB"/>
    <w:rsid w:val="00217D93"/>
    <w:rsid w:val="00222F68"/>
    <w:rsid w:val="002453AC"/>
    <w:rsid w:val="0026004D"/>
    <w:rsid w:val="002640DD"/>
    <w:rsid w:val="00267EF7"/>
    <w:rsid w:val="0027024D"/>
    <w:rsid w:val="00275D12"/>
    <w:rsid w:val="002844C2"/>
    <w:rsid w:val="00284FEB"/>
    <w:rsid w:val="002860C4"/>
    <w:rsid w:val="002B5741"/>
    <w:rsid w:val="002C597B"/>
    <w:rsid w:val="002E472E"/>
    <w:rsid w:val="003010ED"/>
    <w:rsid w:val="00301BA3"/>
    <w:rsid w:val="00304014"/>
    <w:rsid w:val="00305409"/>
    <w:rsid w:val="00305C9C"/>
    <w:rsid w:val="00315496"/>
    <w:rsid w:val="00321755"/>
    <w:rsid w:val="00331007"/>
    <w:rsid w:val="0034111A"/>
    <w:rsid w:val="0035685E"/>
    <w:rsid w:val="003609EF"/>
    <w:rsid w:val="0036231A"/>
    <w:rsid w:val="00366946"/>
    <w:rsid w:val="00374DD4"/>
    <w:rsid w:val="003B1046"/>
    <w:rsid w:val="003D06F1"/>
    <w:rsid w:val="003E1A36"/>
    <w:rsid w:val="003E4194"/>
    <w:rsid w:val="003F52BF"/>
    <w:rsid w:val="00404B92"/>
    <w:rsid w:val="0040741E"/>
    <w:rsid w:val="00410371"/>
    <w:rsid w:val="004242F1"/>
    <w:rsid w:val="00427CCA"/>
    <w:rsid w:val="00431CB8"/>
    <w:rsid w:val="00435008"/>
    <w:rsid w:val="004420D6"/>
    <w:rsid w:val="004426C7"/>
    <w:rsid w:val="0046327D"/>
    <w:rsid w:val="00474676"/>
    <w:rsid w:val="0048268A"/>
    <w:rsid w:val="00493D0B"/>
    <w:rsid w:val="004B2E09"/>
    <w:rsid w:val="004B57FD"/>
    <w:rsid w:val="004B75B7"/>
    <w:rsid w:val="004D59CA"/>
    <w:rsid w:val="004E3A41"/>
    <w:rsid w:val="005100D6"/>
    <w:rsid w:val="005141D9"/>
    <w:rsid w:val="0051580D"/>
    <w:rsid w:val="005241F0"/>
    <w:rsid w:val="00524AFA"/>
    <w:rsid w:val="00546CDC"/>
    <w:rsid w:val="00547111"/>
    <w:rsid w:val="00553F07"/>
    <w:rsid w:val="00556871"/>
    <w:rsid w:val="00571076"/>
    <w:rsid w:val="00592D74"/>
    <w:rsid w:val="005A7869"/>
    <w:rsid w:val="005C0ACC"/>
    <w:rsid w:val="005C3CC0"/>
    <w:rsid w:val="005D0817"/>
    <w:rsid w:val="005D11B6"/>
    <w:rsid w:val="005E2C44"/>
    <w:rsid w:val="005E7CD4"/>
    <w:rsid w:val="00602405"/>
    <w:rsid w:val="006143E2"/>
    <w:rsid w:val="00620395"/>
    <w:rsid w:val="00621188"/>
    <w:rsid w:val="006257ED"/>
    <w:rsid w:val="00653DE4"/>
    <w:rsid w:val="00657C97"/>
    <w:rsid w:val="006636F7"/>
    <w:rsid w:val="00665C47"/>
    <w:rsid w:val="00672B29"/>
    <w:rsid w:val="00673C10"/>
    <w:rsid w:val="00673E91"/>
    <w:rsid w:val="006746AB"/>
    <w:rsid w:val="00685B10"/>
    <w:rsid w:val="0068620A"/>
    <w:rsid w:val="0069168D"/>
    <w:rsid w:val="006923F9"/>
    <w:rsid w:val="00695808"/>
    <w:rsid w:val="00696C1B"/>
    <w:rsid w:val="00697AE2"/>
    <w:rsid w:val="006B01BC"/>
    <w:rsid w:val="006B46FB"/>
    <w:rsid w:val="006C167A"/>
    <w:rsid w:val="006D6684"/>
    <w:rsid w:val="006E21FB"/>
    <w:rsid w:val="00707998"/>
    <w:rsid w:val="00712038"/>
    <w:rsid w:val="00714731"/>
    <w:rsid w:val="00737CA0"/>
    <w:rsid w:val="00744D40"/>
    <w:rsid w:val="00766A87"/>
    <w:rsid w:val="007702A3"/>
    <w:rsid w:val="007808A7"/>
    <w:rsid w:val="007900C5"/>
    <w:rsid w:val="0079083C"/>
    <w:rsid w:val="00792342"/>
    <w:rsid w:val="007977A8"/>
    <w:rsid w:val="007B512A"/>
    <w:rsid w:val="007C2097"/>
    <w:rsid w:val="007C27BF"/>
    <w:rsid w:val="007D1A18"/>
    <w:rsid w:val="007D55B9"/>
    <w:rsid w:val="007D6A07"/>
    <w:rsid w:val="007E37E5"/>
    <w:rsid w:val="007F7259"/>
    <w:rsid w:val="008040A8"/>
    <w:rsid w:val="008279FA"/>
    <w:rsid w:val="00841E25"/>
    <w:rsid w:val="008429CA"/>
    <w:rsid w:val="0085176B"/>
    <w:rsid w:val="008624C4"/>
    <w:rsid w:val="008626E7"/>
    <w:rsid w:val="008653E3"/>
    <w:rsid w:val="00870EE7"/>
    <w:rsid w:val="008863B9"/>
    <w:rsid w:val="00890AA3"/>
    <w:rsid w:val="008962AC"/>
    <w:rsid w:val="008A45A6"/>
    <w:rsid w:val="008B2672"/>
    <w:rsid w:val="008D1B2A"/>
    <w:rsid w:val="008D3CCC"/>
    <w:rsid w:val="008F1E00"/>
    <w:rsid w:val="008F3789"/>
    <w:rsid w:val="008F686C"/>
    <w:rsid w:val="00911F59"/>
    <w:rsid w:val="009148DE"/>
    <w:rsid w:val="009165E7"/>
    <w:rsid w:val="00927C21"/>
    <w:rsid w:val="00933244"/>
    <w:rsid w:val="00934896"/>
    <w:rsid w:val="00941E30"/>
    <w:rsid w:val="00957CE8"/>
    <w:rsid w:val="00960C45"/>
    <w:rsid w:val="009724BC"/>
    <w:rsid w:val="00976A81"/>
    <w:rsid w:val="009777D9"/>
    <w:rsid w:val="00991B88"/>
    <w:rsid w:val="009A1645"/>
    <w:rsid w:val="009A5753"/>
    <w:rsid w:val="009A579D"/>
    <w:rsid w:val="009B2217"/>
    <w:rsid w:val="009E3297"/>
    <w:rsid w:val="009F0366"/>
    <w:rsid w:val="009F734F"/>
    <w:rsid w:val="00A159ED"/>
    <w:rsid w:val="00A246B6"/>
    <w:rsid w:val="00A47E70"/>
    <w:rsid w:val="00A50CF0"/>
    <w:rsid w:val="00A5317D"/>
    <w:rsid w:val="00A703AB"/>
    <w:rsid w:val="00A70A8C"/>
    <w:rsid w:val="00A7671C"/>
    <w:rsid w:val="00A772A8"/>
    <w:rsid w:val="00A81B81"/>
    <w:rsid w:val="00A825AF"/>
    <w:rsid w:val="00A8714B"/>
    <w:rsid w:val="00AA2CBC"/>
    <w:rsid w:val="00AA3BFB"/>
    <w:rsid w:val="00AB3365"/>
    <w:rsid w:val="00AB336C"/>
    <w:rsid w:val="00AB73E8"/>
    <w:rsid w:val="00AC5820"/>
    <w:rsid w:val="00AD1CD8"/>
    <w:rsid w:val="00AD33E8"/>
    <w:rsid w:val="00AE0E79"/>
    <w:rsid w:val="00AF2DE3"/>
    <w:rsid w:val="00B2443F"/>
    <w:rsid w:val="00B258BB"/>
    <w:rsid w:val="00B33714"/>
    <w:rsid w:val="00B44088"/>
    <w:rsid w:val="00B61764"/>
    <w:rsid w:val="00B67B97"/>
    <w:rsid w:val="00B7680B"/>
    <w:rsid w:val="00B76CCD"/>
    <w:rsid w:val="00B9261C"/>
    <w:rsid w:val="00B95178"/>
    <w:rsid w:val="00B968C8"/>
    <w:rsid w:val="00BA3EC5"/>
    <w:rsid w:val="00BA51D9"/>
    <w:rsid w:val="00BB21DE"/>
    <w:rsid w:val="00BB5DFC"/>
    <w:rsid w:val="00BC07BC"/>
    <w:rsid w:val="00BD279D"/>
    <w:rsid w:val="00BD6BB8"/>
    <w:rsid w:val="00BF6754"/>
    <w:rsid w:val="00C21E79"/>
    <w:rsid w:val="00C41FF6"/>
    <w:rsid w:val="00C52492"/>
    <w:rsid w:val="00C53851"/>
    <w:rsid w:val="00C66BA2"/>
    <w:rsid w:val="00C870F6"/>
    <w:rsid w:val="00C876D9"/>
    <w:rsid w:val="00C924E8"/>
    <w:rsid w:val="00C95985"/>
    <w:rsid w:val="00CA561F"/>
    <w:rsid w:val="00CC3283"/>
    <w:rsid w:val="00CC5026"/>
    <w:rsid w:val="00CC68D0"/>
    <w:rsid w:val="00CD271F"/>
    <w:rsid w:val="00CE2E1B"/>
    <w:rsid w:val="00D03F9A"/>
    <w:rsid w:val="00D06D51"/>
    <w:rsid w:val="00D229C7"/>
    <w:rsid w:val="00D24991"/>
    <w:rsid w:val="00D32D79"/>
    <w:rsid w:val="00D42309"/>
    <w:rsid w:val="00D50255"/>
    <w:rsid w:val="00D56A16"/>
    <w:rsid w:val="00D578C4"/>
    <w:rsid w:val="00D66520"/>
    <w:rsid w:val="00D77C56"/>
    <w:rsid w:val="00D80D32"/>
    <w:rsid w:val="00D84AE9"/>
    <w:rsid w:val="00D8777D"/>
    <w:rsid w:val="00D96B7C"/>
    <w:rsid w:val="00DB0817"/>
    <w:rsid w:val="00DB41A2"/>
    <w:rsid w:val="00DC5234"/>
    <w:rsid w:val="00DE34CF"/>
    <w:rsid w:val="00DE6DAF"/>
    <w:rsid w:val="00DF6CCF"/>
    <w:rsid w:val="00E06B3D"/>
    <w:rsid w:val="00E12106"/>
    <w:rsid w:val="00E13F3D"/>
    <w:rsid w:val="00E2262F"/>
    <w:rsid w:val="00E23296"/>
    <w:rsid w:val="00E344EC"/>
    <w:rsid w:val="00E34898"/>
    <w:rsid w:val="00E35ECF"/>
    <w:rsid w:val="00E567A7"/>
    <w:rsid w:val="00E612A0"/>
    <w:rsid w:val="00E6337E"/>
    <w:rsid w:val="00E63641"/>
    <w:rsid w:val="00E97C3A"/>
    <w:rsid w:val="00EB09B7"/>
    <w:rsid w:val="00EC412C"/>
    <w:rsid w:val="00EE6F0E"/>
    <w:rsid w:val="00EE7D7C"/>
    <w:rsid w:val="00EF2379"/>
    <w:rsid w:val="00F00619"/>
    <w:rsid w:val="00F047F9"/>
    <w:rsid w:val="00F062A4"/>
    <w:rsid w:val="00F22173"/>
    <w:rsid w:val="00F25D98"/>
    <w:rsid w:val="00F300FB"/>
    <w:rsid w:val="00F3791E"/>
    <w:rsid w:val="00F4261B"/>
    <w:rsid w:val="00F66D6A"/>
    <w:rsid w:val="00F74106"/>
    <w:rsid w:val="00FA1EED"/>
    <w:rsid w:val="00FB2ACF"/>
    <w:rsid w:val="00FB6386"/>
    <w:rsid w:val="00FC656E"/>
    <w:rsid w:val="00FE5430"/>
    <w:rsid w:val="00FF2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CRCoverPageZchn">
    <w:name w:val="CR Cover Page Zchn"/>
    <w:link w:val="CRCoverPage"/>
    <w:qFormat/>
    <w:rsid w:val="00A825AF"/>
    <w:rPr>
      <w:rFonts w:ascii="Arial" w:hAnsi="Arial"/>
      <w:lang w:val="en-GB" w:eastAsia="en-US"/>
    </w:rPr>
  </w:style>
  <w:style w:type="paragraph" w:customStyle="1" w:styleId="Agreement">
    <w:name w:val="Agreement"/>
    <w:basedOn w:val="Normal"/>
    <w:next w:val="Normal"/>
    <w:uiPriority w:val="99"/>
    <w:qFormat/>
    <w:rsid w:val="00D8777D"/>
    <w:pPr>
      <w:numPr>
        <w:numId w:val="4"/>
      </w:numPr>
      <w:tabs>
        <w:tab w:val="left" w:pos="3819"/>
      </w:tabs>
      <w:spacing w:before="60" w:after="0" w:line="278" w:lineRule="auto"/>
    </w:pPr>
    <w:rPr>
      <w:rFonts w:ascii="Arial" w:eastAsia="MS Mincho" w:hAnsi="Arial" w:cstheme="minorBidi"/>
      <w:b/>
      <w:kern w:val="2"/>
      <w:sz w:val="24"/>
      <w:szCs w:val="24"/>
      <w:lang w:eastAsia="en-GB"/>
      <w14:ligatures w14:val="standardContextual"/>
    </w:rPr>
  </w:style>
  <w:style w:type="character" w:customStyle="1" w:styleId="B2Char">
    <w:name w:val="B2 Char"/>
    <w:link w:val="B2"/>
    <w:qFormat/>
    <w:rsid w:val="00DB0817"/>
    <w:rPr>
      <w:rFonts w:ascii="Times New Roman" w:hAnsi="Times New Roman"/>
      <w:lang w:val="en-GB" w:eastAsia="en-US"/>
    </w:rPr>
  </w:style>
  <w:style w:type="character" w:customStyle="1" w:styleId="B3Char">
    <w:name w:val="B3 Char"/>
    <w:link w:val="B3"/>
    <w:qFormat/>
    <w:rsid w:val="00DB0817"/>
    <w:rPr>
      <w:rFonts w:ascii="Times New Roman" w:hAnsi="Times New Roman"/>
      <w:lang w:val="en-GB" w:eastAsia="en-US"/>
    </w:rPr>
  </w:style>
  <w:style w:type="character" w:customStyle="1" w:styleId="B5Char">
    <w:name w:val="B5 Char"/>
    <w:link w:val="B5"/>
    <w:qFormat/>
    <w:locked/>
    <w:rsid w:val="00673C10"/>
    <w:rPr>
      <w:rFonts w:ascii="Times New Roman" w:hAnsi="Times New Roman"/>
      <w:lang w:val="en-GB" w:eastAsia="en-US"/>
    </w:rPr>
  </w:style>
  <w:style w:type="character" w:customStyle="1" w:styleId="B6Char">
    <w:name w:val="B6 Char"/>
    <w:link w:val="B6"/>
    <w:qFormat/>
    <w:locked/>
    <w:rsid w:val="00673C10"/>
    <w:rPr>
      <w:rFonts w:eastAsia="Times New Roman"/>
    </w:rPr>
  </w:style>
  <w:style w:type="paragraph" w:customStyle="1" w:styleId="B6">
    <w:name w:val="B6"/>
    <w:basedOn w:val="B5"/>
    <w:link w:val="B6Char"/>
    <w:qFormat/>
    <w:rsid w:val="00673C10"/>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4Char">
    <w:name w:val="B4 Char"/>
    <w:link w:val="B4"/>
    <w:qFormat/>
    <w:rsid w:val="00673C10"/>
    <w:rPr>
      <w:rFonts w:ascii="Times New Roman" w:hAnsi="Times New Roman"/>
      <w:lang w:val="en-GB" w:eastAsia="en-US"/>
    </w:rPr>
  </w:style>
  <w:style w:type="character" w:customStyle="1" w:styleId="apple-converted-space">
    <w:name w:val="apple-converted-space"/>
    <w:basedOn w:val="DefaultParagraphFont"/>
    <w:rsid w:val="00673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DE95-3B04-4C9F-9BB2-03814177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11</Pages>
  <Words>3491</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83</cp:revision>
  <cp:lastPrinted>1899-12-31T22:57:08Z</cp:lastPrinted>
  <dcterms:created xsi:type="dcterms:W3CDTF">2024-02-28T12:42:00Z</dcterms:created>
  <dcterms:modified xsi:type="dcterms:W3CDTF">2024-03-01T10:13:00Z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